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A6BC68" w14:textId="77777777" w:rsidR="0001317D" w:rsidRDefault="0001317D" w:rsidP="0001317D">
      <w:pPr>
        <w:pStyle w:val="paragraph"/>
        <w:spacing w:before="0" w:beforeAutospacing="0" w:after="0" w:afterAutospacing="0"/>
        <w:jc w:val="right"/>
        <w:textAlignment w:val="baseline"/>
        <w:rPr>
          <w:rStyle w:val="normaltextrun"/>
          <w:rFonts w:ascii="Arial" w:hAnsi="Arial" w:cs="Arial"/>
          <w:b/>
          <w:bCs/>
          <w:sz w:val="70"/>
          <w:szCs w:val="70"/>
        </w:rPr>
      </w:pPr>
      <w:bookmarkStart w:id="0" w:name="_Toc342564482"/>
    </w:p>
    <w:p w14:paraId="6C636C06" w14:textId="77777777" w:rsidR="0001317D" w:rsidRDefault="0001317D" w:rsidP="0001317D">
      <w:pPr>
        <w:pStyle w:val="paragraph"/>
        <w:spacing w:before="0" w:beforeAutospacing="0" w:after="0" w:afterAutospacing="0"/>
        <w:jc w:val="right"/>
        <w:textAlignment w:val="baseline"/>
        <w:rPr>
          <w:rStyle w:val="normaltextrun"/>
          <w:rFonts w:ascii="Arial" w:hAnsi="Arial" w:cs="Arial"/>
          <w:b/>
          <w:bCs/>
          <w:sz w:val="70"/>
          <w:szCs w:val="70"/>
        </w:rPr>
      </w:pPr>
    </w:p>
    <w:p w14:paraId="142091F7" w14:textId="77777777" w:rsidR="0001317D" w:rsidRDefault="0001317D" w:rsidP="0001317D">
      <w:pPr>
        <w:pStyle w:val="paragraph"/>
        <w:spacing w:before="0" w:beforeAutospacing="0" w:after="0" w:afterAutospacing="0"/>
        <w:jc w:val="right"/>
        <w:textAlignment w:val="baseline"/>
        <w:rPr>
          <w:rStyle w:val="normaltextrun"/>
          <w:rFonts w:ascii="Arial" w:hAnsi="Arial" w:cs="Arial"/>
          <w:b/>
          <w:bCs/>
          <w:sz w:val="70"/>
          <w:szCs w:val="70"/>
        </w:rPr>
      </w:pPr>
    </w:p>
    <w:p w14:paraId="786246BD" w14:textId="77777777" w:rsidR="0001317D" w:rsidRDefault="0001317D" w:rsidP="0001317D">
      <w:pPr>
        <w:pStyle w:val="paragraph"/>
        <w:spacing w:before="0" w:beforeAutospacing="0" w:after="0" w:afterAutospacing="0"/>
        <w:jc w:val="right"/>
        <w:textAlignment w:val="baseline"/>
        <w:rPr>
          <w:rStyle w:val="normaltextrun"/>
          <w:rFonts w:ascii="Arial" w:hAnsi="Arial" w:cs="Arial"/>
          <w:b/>
          <w:bCs/>
          <w:color w:val="002060"/>
          <w:sz w:val="70"/>
          <w:szCs w:val="70"/>
        </w:rPr>
      </w:pPr>
    </w:p>
    <w:p w14:paraId="5A985D78" w14:textId="77777777" w:rsidR="0001317D" w:rsidRDefault="0001317D" w:rsidP="0001317D">
      <w:pPr>
        <w:pStyle w:val="paragraph"/>
        <w:spacing w:before="0" w:beforeAutospacing="0" w:after="0" w:afterAutospacing="0"/>
        <w:jc w:val="right"/>
        <w:textAlignment w:val="baseline"/>
        <w:rPr>
          <w:rStyle w:val="normaltextrun"/>
          <w:rFonts w:ascii="Arial" w:hAnsi="Arial" w:cs="Arial"/>
          <w:b/>
          <w:bCs/>
          <w:color w:val="002060"/>
          <w:sz w:val="70"/>
          <w:szCs w:val="70"/>
        </w:rPr>
      </w:pPr>
    </w:p>
    <w:p w14:paraId="09A92077" w14:textId="77777777" w:rsidR="0001317D" w:rsidRDefault="0001317D" w:rsidP="0001317D">
      <w:pPr>
        <w:pStyle w:val="paragraph"/>
        <w:spacing w:before="0" w:beforeAutospacing="0" w:after="0" w:afterAutospacing="0"/>
        <w:jc w:val="right"/>
        <w:textAlignment w:val="baseline"/>
        <w:rPr>
          <w:rStyle w:val="normaltextrun"/>
          <w:rFonts w:ascii="Arial" w:hAnsi="Arial" w:cs="Arial"/>
          <w:b/>
          <w:bCs/>
          <w:color w:val="002060"/>
          <w:sz w:val="70"/>
          <w:szCs w:val="70"/>
        </w:rPr>
      </w:pPr>
    </w:p>
    <w:p w14:paraId="61070DAC" w14:textId="22469AB0" w:rsidR="0001317D" w:rsidRPr="0001317D" w:rsidRDefault="0001317D" w:rsidP="0001317D">
      <w:pPr>
        <w:pStyle w:val="paragraph"/>
        <w:spacing w:before="0" w:beforeAutospacing="0" w:after="0" w:afterAutospacing="0"/>
        <w:jc w:val="right"/>
        <w:textAlignment w:val="baseline"/>
        <w:rPr>
          <w:rFonts w:ascii="&amp;quot" w:hAnsi="&amp;quot"/>
          <w:b/>
          <w:bCs/>
          <w:color w:val="002060"/>
          <w:sz w:val="18"/>
          <w:szCs w:val="18"/>
        </w:rPr>
      </w:pPr>
      <w:r w:rsidRPr="0001317D">
        <w:rPr>
          <w:rStyle w:val="normaltextrun"/>
          <w:rFonts w:ascii="Arial" w:hAnsi="Arial" w:cs="Arial"/>
          <w:b/>
          <w:bCs/>
          <w:color w:val="002060"/>
          <w:sz w:val="70"/>
          <w:szCs w:val="70"/>
        </w:rPr>
        <w:t>Dokumentacja integracyjna Systemu P1</w:t>
      </w:r>
      <w:r w:rsidRPr="0001317D">
        <w:rPr>
          <w:rStyle w:val="eop"/>
          <w:rFonts w:ascii="Arial" w:hAnsi="Arial" w:cs="Arial"/>
          <w:b/>
          <w:bCs/>
          <w:color w:val="002060"/>
          <w:sz w:val="70"/>
          <w:szCs w:val="70"/>
        </w:rPr>
        <w:t> </w:t>
      </w:r>
    </w:p>
    <w:p w14:paraId="324EC3A8" w14:textId="7E03F0A1" w:rsidR="0001317D" w:rsidRDefault="0001317D" w:rsidP="0001317D">
      <w:pPr>
        <w:pStyle w:val="paragraph"/>
        <w:spacing w:before="0" w:beforeAutospacing="0" w:after="0" w:afterAutospacing="0"/>
        <w:jc w:val="right"/>
        <w:textAlignment w:val="baseline"/>
        <w:rPr>
          <w:rStyle w:val="normaltextrun"/>
          <w:rFonts w:ascii="Arial" w:hAnsi="Arial" w:cs="Arial"/>
          <w:b/>
          <w:bCs/>
          <w:smallCaps/>
          <w:color w:val="002060"/>
          <w:sz w:val="36"/>
          <w:szCs w:val="36"/>
        </w:rPr>
      </w:pPr>
    </w:p>
    <w:p w14:paraId="78334CDE" w14:textId="2AEA09FC" w:rsidR="00801D89" w:rsidRDefault="00801D89" w:rsidP="0001317D">
      <w:pPr>
        <w:pStyle w:val="paragraph"/>
        <w:spacing w:before="0" w:beforeAutospacing="0" w:after="0" w:afterAutospacing="0"/>
        <w:jc w:val="right"/>
        <w:textAlignment w:val="baseline"/>
        <w:rPr>
          <w:rStyle w:val="normaltextrun"/>
          <w:rFonts w:ascii="Arial" w:hAnsi="Arial" w:cs="Arial"/>
          <w:b/>
          <w:bCs/>
          <w:smallCaps/>
          <w:color w:val="002060"/>
          <w:sz w:val="36"/>
          <w:szCs w:val="36"/>
        </w:rPr>
      </w:pPr>
    </w:p>
    <w:p w14:paraId="6F8DD798" w14:textId="77777777" w:rsidR="00801D89" w:rsidRPr="0001317D" w:rsidRDefault="00801D89" w:rsidP="0001317D">
      <w:pPr>
        <w:pStyle w:val="paragraph"/>
        <w:spacing w:before="0" w:beforeAutospacing="0" w:after="0" w:afterAutospacing="0"/>
        <w:jc w:val="right"/>
        <w:textAlignment w:val="baseline"/>
        <w:rPr>
          <w:rStyle w:val="normaltextrun"/>
          <w:rFonts w:ascii="Arial" w:hAnsi="Arial" w:cs="Arial"/>
          <w:b/>
          <w:bCs/>
          <w:smallCaps/>
          <w:color w:val="002060"/>
          <w:sz w:val="36"/>
          <w:szCs w:val="36"/>
        </w:rPr>
      </w:pPr>
    </w:p>
    <w:p w14:paraId="7780CE40" w14:textId="370D3D82" w:rsidR="0001317D" w:rsidRDefault="0001317D" w:rsidP="0001317D">
      <w:pPr>
        <w:pStyle w:val="paragraph"/>
        <w:spacing w:before="0" w:beforeAutospacing="0" w:after="0" w:afterAutospacing="0"/>
        <w:jc w:val="right"/>
        <w:textAlignment w:val="baseline"/>
        <w:rPr>
          <w:rStyle w:val="normaltextrun"/>
          <w:rFonts w:ascii="Arial" w:hAnsi="Arial" w:cs="Arial"/>
          <w:b/>
          <w:bCs/>
          <w:smallCaps/>
          <w:color w:val="002060"/>
          <w:sz w:val="36"/>
          <w:szCs w:val="36"/>
        </w:rPr>
      </w:pPr>
      <w:r>
        <w:rPr>
          <w:rStyle w:val="normaltextrun"/>
          <w:rFonts w:ascii="Arial" w:hAnsi="Arial" w:cs="Arial"/>
          <w:b/>
          <w:bCs/>
          <w:smallCaps/>
          <w:color w:val="002060"/>
          <w:sz w:val="36"/>
          <w:szCs w:val="36"/>
        </w:rPr>
        <w:t>Załącznik NR 10</w:t>
      </w:r>
    </w:p>
    <w:p w14:paraId="66A47652" w14:textId="22CE3BEE" w:rsidR="0001317D" w:rsidRDefault="0001317D" w:rsidP="0001317D">
      <w:pPr>
        <w:pStyle w:val="paragraph"/>
        <w:spacing w:before="0" w:beforeAutospacing="0" w:after="0" w:afterAutospacing="0"/>
        <w:jc w:val="right"/>
        <w:textAlignment w:val="baseline"/>
        <w:rPr>
          <w:rStyle w:val="normaltextrun"/>
          <w:rFonts w:ascii="Arial" w:hAnsi="Arial" w:cs="Arial"/>
          <w:b/>
          <w:bCs/>
          <w:smallCaps/>
          <w:color w:val="002060"/>
          <w:sz w:val="36"/>
          <w:szCs w:val="36"/>
        </w:rPr>
      </w:pPr>
      <w:r w:rsidRPr="0001317D">
        <w:rPr>
          <w:rStyle w:val="normaltextrun"/>
          <w:rFonts w:ascii="Arial" w:hAnsi="Arial" w:cs="Arial"/>
          <w:b/>
          <w:bCs/>
          <w:smallCaps/>
          <w:color w:val="002060"/>
          <w:sz w:val="36"/>
          <w:szCs w:val="36"/>
        </w:rPr>
        <w:t xml:space="preserve">Specyfikacja QR-kodów pakietów recept </w:t>
      </w:r>
    </w:p>
    <w:p w14:paraId="5CDDEB95" w14:textId="77777777" w:rsidR="0001317D" w:rsidRPr="0001317D" w:rsidRDefault="0001317D" w:rsidP="0001317D">
      <w:pPr>
        <w:pStyle w:val="paragraph"/>
        <w:spacing w:before="0" w:beforeAutospacing="0" w:after="0" w:afterAutospacing="0"/>
        <w:jc w:val="right"/>
        <w:textAlignment w:val="baseline"/>
        <w:rPr>
          <w:rFonts w:ascii="&amp;quot" w:hAnsi="&amp;quot"/>
          <w:b/>
          <w:bCs/>
          <w:smallCaps/>
          <w:color w:val="002060"/>
          <w:sz w:val="18"/>
          <w:szCs w:val="18"/>
        </w:rPr>
      </w:pPr>
    </w:p>
    <w:p w14:paraId="49365EFC" w14:textId="77777777" w:rsidR="00801D89" w:rsidRDefault="00801D89" w:rsidP="0001317D">
      <w:pPr>
        <w:pStyle w:val="paragraph"/>
        <w:spacing w:before="0" w:beforeAutospacing="0" w:after="0" w:afterAutospacing="0"/>
        <w:jc w:val="right"/>
        <w:textAlignment w:val="baseline"/>
        <w:rPr>
          <w:rStyle w:val="eop"/>
          <w:rFonts w:ascii="Arial" w:hAnsi="Arial" w:cs="Arial"/>
          <w:b/>
          <w:bCs/>
          <w:smallCaps/>
          <w:color w:val="002060"/>
          <w:sz w:val="36"/>
          <w:szCs w:val="36"/>
        </w:rPr>
      </w:pPr>
    </w:p>
    <w:p w14:paraId="4E5C04C6" w14:textId="1128118F" w:rsidR="0001317D" w:rsidRPr="0001317D" w:rsidRDefault="0001317D" w:rsidP="0001317D">
      <w:pPr>
        <w:pStyle w:val="paragraph"/>
        <w:spacing w:before="0" w:beforeAutospacing="0" w:after="0" w:afterAutospacing="0"/>
        <w:jc w:val="right"/>
        <w:textAlignment w:val="baseline"/>
        <w:rPr>
          <w:rFonts w:ascii="&amp;quot" w:hAnsi="&amp;quot"/>
          <w:b/>
          <w:bCs/>
          <w:smallCaps/>
          <w:color w:val="002060"/>
          <w:sz w:val="18"/>
          <w:szCs w:val="18"/>
        </w:rPr>
      </w:pPr>
      <w:r w:rsidRPr="0001317D">
        <w:rPr>
          <w:rStyle w:val="eop"/>
          <w:rFonts w:ascii="Arial" w:hAnsi="Arial" w:cs="Arial"/>
          <w:b/>
          <w:bCs/>
          <w:smallCaps/>
          <w:color w:val="002060"/>
          <w:sz w:val="36"/>
          <w:szCs w:val="36"/>
        </w:rPr>
        <w:t> </w:t>
      </w:r>
    </w:p>
    <w:p w14:paraId="3B3009BB" w14:textId="77777777" w:rsidR="0001317D" w:rsidRPr="0001317D" w:rsidRDefault="0001317D" w:rsidP="0001317D">
      <w:pPr>
        <w:pStyle w:val="paragraph"/>
        <w:spacing w:before="0" w:beforeAutospacing="0" w:after="0" w:afterAutospacing="0"/>
        <w:jc w:val="right"/>
        <w:textAlignment w:val="baseline"/>
        <w:rPr>
          <w:rFonts w:ascii="&amp;quot" w:hAnsi="&amp;quot"/>
          <w:b/>
          <w:bCs/>
          <w:smallCaps/>
          <w:color w:val="002060"/>
          <w:sz w:val="18"/>
          <w:szCs w:val="18"/>
        </w:rPr>
      </w:pPr>
      <w:r w:rsidRPr="0001317D">
        <w:rPr>
          <w:rStyle w:val="normaltextrun"/>
          <w:rFonts w:ascii="Arial" w:hAnsi="Arial" w:cs="Arial"/>
          <w:b/>
          <w:bCs/>
          <w:smallCaps/>
          <w:color w:val="002060"/>
          <w:sz w:val="36"/>
          <w:szCs w:val="36"/>
        </w:rPr>
        <w:t xml:space="preserve">„Elektroniczna Platforma Gromadzenia, Analizy </w:t>
      </w:r>
      <w:r w:rsidRPr="0001317D">
        <w:rPr>
          <w:rStyle w:val="scxw69773245"/>
          <w:rFonts w:ascii="Arial" w:hAnsi="Arial" w:cs="Arial"/>
          <w:b/>
          <w:bCs/>
          <w:smallCaps/>
          <w:color w:val="002060"/>
          <w:sz w:val="36"/>
          <w:szCs w:val="36"/>
        </w:rPr>
        <w:t> </w:t>
      </w:r>
      <w:r w:rsidRPr="0001317D">
        <w:rPr>
          <w:rFonts w:ascii="Arial" w:hAnsi="Arial" w:cs="Arial"/>
          <w:b/>
          <w:bCs/>
          <w:smallCaps/>
          <w:color w:val="002060"/>
          <w:sz w:val="36"/>
          <w:szCs w:val="36"/>
        </w:rPr>
        <w:br/>
      </w:r>
      <w:r w:rsidRPr="0001317D">
        <w:rPr>
          <w:rStyle w:val="normaltextrun"/>
          <w:rFonts w:ascii="Arial" w:hAnsi="Arial" w:cs="Arial"/>
          <w:b/>
          <w:bCs/>
          <w:smallCaps/>
          <w:color w:val="002060"/>
          <w:sz w:val="36"/>
          <w:szCs w:val="36"/>
        </w:rPr>
        <w:t>i Udostępniania zasobów cyfrowych o Zdarzeniach Medycznych" (P1) – faza 2</w:t>
      </w:r>
    </w:p>
    <w:p w14:paraId="71BCDB57" w14:textId="77777777" w:rsidR="00A51114" w:rsidRPr="008E5E6B" w:rsidRDefault="00A51114" w:rsidP="00A51114">
      <w:pPr>
        <w:pStyle w:val="Podtytu"/>
        <w:rPr>
          <w:rFonts w:asciiTheme="minorHAnsi" w:hAnsiTheme="minorHAnsi" w:cstheme="minorHAnsi"/>
        </w:rPr>
      </w:pPr>
    </w:p>
    <w:p w14:paraId="753781CD" w14:textId="77777777" w:rsidR="00A51114" w:rsidRPr="008E5E6B" w:rsidRDefault="00A51114" w:rsidP="00A51114">
      <w:pPr>
        <w:pStyle w:val="Podtytu"/>
        <w:rPr>
          <w:rFonts w:asciiTheme="minorHAnsi" w:hAnsiTheme="minorHAnsi" w:cstheme="minorHAnsi"/>
          <w:b w:val="0"/>
        </w:rPr>
        <w:sectPr w:rsidR="00A51114" w:rsidRPr="008E5E6B" w:rsidSect="00396A8E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080" w:bottom="1440" w:left="1080" w:header="680" w:footer="70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1698"/>
        <w:gridCol w:w="2524"/>
        <w:gridCol w:w="1975"/>
        <w:gridCol w:w="2735"/>
      </w:tblGrid>
      <w:tr w:rsidR="00A51114" w:rsidRPr="008E5E6B" w14:paraId="394C5E0B" w14:textId="77777777" w:rsidTr="7BAD7E7A">
        <w:trPr>
          <w:trHeight w:val="340"/>
        </w:trPr>
        <w:tc>
          <w:tcPr>
            <w:tcW w:w="9000" w:type="dxa"/>
            <w:gridSpan w:val="4"/>
            <w:shd w:val="clear" w:color="auto" w:fill="17365D" w:themeFill="text2" w:themeFillShade="BF"/>
          </w:tcPr>
          <w:p w14:paraId="6D7B9692" w14:textId="77777777" w:rsidR="00A51114" w:rsidRPr="008E5E6B" w:rsidRDefault="00A51114" w:rsidP="00396A8E">
            <w:pPr>
              <w:pStyle w:val="Tabelanagwekdolewej"/>
              <w:rPr>
                <w:rFonts w:asciiTheme="minorHAnsi" w:hAnsiTheme="minorHAnsi" w:cstheme="minorHAnsi"/>
              </w:rPr>
            </w:pPr>
            <w:r w:rsidRPr="008E5E6B">
              <w:rPr>
                <w:rFonts w:asciiTheme="minorHAnsi" w:hAnsiTheme="minorHAnsi" w:cstheme="minorHAnsi"/>
              </w:rPr>
              <w:lastRenderedPageBreak/>
              <w:t>Metryka</w:t>
            </w:r>
          </w:p>
        </w:tc>
      </w:tr>
      <w:tr w:rsidR="00A51114" w:rsidRPr="008E5E6B" w14:paraId="40AEEE75" w14:textId="77777777" w:rsidTr="7BAD7E7A">
        <w:trPr>
          <w:trHeight w:val="340"/>
        </w:trPr>
        <w:tc>
          <w:tcPr>
            <w:tcW w:w="1701" w:type="dxa"/>
            <w:shd w:val="clear" w:color="auto" w:fill="17365D" w:themeFill="text2" w:themeFillShade="BF"/>
          </w:tcPr>
          <w:p w14:paraId="41C0A157" w14:textId="77777777" w:rsidR="00A51114" w:rsidRPr="008E5E6B" w:rsidRDefault="00A51114" w:rsidP="00396A8E">
            <w:pPr>
              <w:pStyle w:val="Tabelanagwekdolewej"/>
              <w:rPr>
                <w:rFonts w:asciiTheme="minorHAnsi" w:hAnsiTheme="minorHAnsi" w:cstheme="minorHAnsi"/>
              </w:rPr>
            </w:pPr>
            <w:r w:rsidRPr="008E5E6B">
              <w:rPr>
                <w:rFonts w:asciiTheme="minorHAnsi" w:hAnsiTheme="minorHAnsi" w:cstheme="minorHAnsi"/>
              </w:rPr>
              <w:t>Właściciel</w:t>
            </w:r>
          </w:p>
        </w:tc>
        <w:tc>
          <w:tcPr>
            <w:tcW w:w="7299" w:type="dxa"/>
            <w:gridSpan w:val="3"/>
            <w:shd w:val="clear" w:color="auto" w:fill="auto"/>
          </w:tcPr>
          <w:p w14:paraId="15FA5C2D" w14:textId="53CBD42B" w:rsidR="00A51114" w:rsidRPr="008E5E6B" w:rsidRDefault="00962445" w:rsidP="00721DA7">
            <w:pPr>
              <w:pStyle w:val="tabelanormalny"/>
            </w:pPr>
            <w:r w:rsidRPr="0C5B0ADB">
              <w:rPr>
                <w:rFonts w:eastAsia="Calibri"/>
              </w:rPr>
              <w:t>Centrum e-Zdrowia</w:t>
            </w:r>
          </w:p>
        </w:tc>
      </w:tr>
      <w:tr w:rsidR="00A51114" w:rsidRPr="008E5E6B" w14:paraId="4BFAF5BC" w14:textId="77777777" w:rsidTr="7BAD7E7A">
        <w:trPr>
          <w:trHeight w:val="340"/>
        </w:trPr>
        <w:tc>
          <w:tcPr>
            <w:tcW w:w="1701" w:type="dxa"/>
            <w:shd w:val="clear" w:color="auto" w:fill="17365D" w:themeFill="text2" w:themeFillShade="BF"/>
          </w:tcPr>
          <w:p w14:paraId="11FEDC9E" w14:textId="77777777" w:rsidR="00A51114" w:rsidRPr="008E5E6B" w:rsidRDefault="00A51114" w:rsidP="00396A8E">
            <w:pPr>
              <w:pStyle w:val="Tabelanagwekdolewej"/>
              <w:rPr>
                <w:rFonts w:asciiTheme="minorHAnsi" w:hAnsiTheme="minorHAnsi" w:cstheme="minorHAnsi"/>
              </w:rPr>
            </w:pPr>
            <w:r w:rsidRPr="008E5E6B">
              <w:rPr>
                <w:rFonts w:asciiTheme="minorHAnsi" w:hAnsiTheme="minorHAnsi" w:cstheme="minorHAnsi"/>
              </w:rPr>
              <w:t>Autorzy</w:t>
            </w:r>
          </w:p>
        </w:tc>
        <w:tc>
          <w:tcPr>
            <w:tcW w:w="7299" w:type="dxa"/>
            <w:gridSpan w:val="3"/>
            <w:shd w:val="clear" w:color="auto" w:fill="auto"/>
          </w:tcPr>
          <w:p w14:paraId="79625244" w14:textId="5B1626AB" w:rsidR="00A51114" w:rsidRPr="008E5E6B" w:rsidRDefault="005C6563" w:rsidP="00721DA7">
            <w:pPr>
              <w:pStyle w:val="tabelanormalny"/>
            </w:pPr>
            <w:proofErr w:type="spellStart"/>
            <w:r>
              <w:t>CeZ</w:t>
            </w:r>
            <w:proofErr w:type="spellEnd"/>
          </w:p>
        </w:tc>
      </w:tr>
      <w:tr w:rsidR="00A51114" w:rsidRPr="008E5E6B" w14:paraId="5CE717C2" w14:textId="77777777" w:rsidTr="7BAD7E7A">
        <w:trPr>
          <w:trHeight w:val="340"/>
        </w:trPr>
        <w:tc>
          <w:tcPr>
            <w:tcW w:w="1701" w:type="dxa"/>
            <w:shd w:val="clear" w:color="auto" w:fill="17365D" w:themeFill="text2" w:themeFillShade="BF"/>
          </w:tcPr>
          <w:p w14:paraId="75B21106" w14:textId="77777777" w:rsidR="00A51114" w:rsidRPr="008E5E6B" w:rsidRDefault="00A51114" w:rsidP="00396A8E">
            <w:pPr>
              <w:pStyle w:val="Tabelanagwekdolewej"/>
              <w:rPr>
                <w:rFonts w:asciiTheme="minorHAnsi" w:hAnsiTheme="minorHAnsi" w:cstheme="minorHAnsi"/>
              </w:rPr>
            </w:pPr>
            <w:r w:rsidRPr="008E5E6B">
              <w:rPr>
                <w:rFonts w:asciiTheme="minorHAnsi" w:hAnsiTheme="minorHAnsi" w:cstheme="minorHAnsi"/>
              </w:rPr>
              <w:t>Zatwierdzający</w:t>
            </w:r>
          </w:p>
        </w:tc>
        <w:tc>
          <w:tcPr>
            <w:tcW w:w="2552" w:type="dxa"/>
            <w:shd w:val="clear" w:color="auto" w:fill="auto"/>
          </w:tcPr>
          <w:p w14:paraId="4B440A51" w14:textId="32350E48" w:rsidR="00A51114" w:rsidRPr="008E5E6B" w:rsidRDefault="005C6563" w:rsidP="00721DA7">
            <w:pPr>
              <w:pStyle w:val="tabelanormalny"/>
            </w:pPr>
            <w:proofErr w:type="spellStart"/>
            <w:r>
              <w:t>CeZ</w:t>
            </w:r>
            <w:proofErr w:type="spellEnd"/>
          </w:p>
        </w:tc>
        <w:tc>
          <w:tcPr>
            <w:tcW w:w="1984" w:type="dxa"/>
            <w:shd w:val="clear" w:color="auto" w:fill="17365D" w:themeFill="text2" w:themeFillShade="BF"/>
          </w:tcPr>
          <w:p w14:paraId="0C4C9813" w14:textId="77777777" w:rsidR="00A51114" w:rsidRPr="008E5E6B" w:rsidRDefault="00A51114" w:rsidP="00396A8E">
            <w:pPr>
              <w:pStyle w:val="Tabelanagwekdolewej"/>
              <w:rPr>
                <w:rFonts w:asciiTheme="minorHAnsi" w:hAnsiTheme="minorHAnsi" w:cstheme="minorHAnsi"/>
              </w:rPr>
            </w:pPr>
            <w:r w:rsidRPr="008E5E6B">
              <w:rPr>
                <w:rFonts w:asciiTheme="minorHAnsi" w:hAnsiTheme="minorHAnsi" w:cstheme="minorHAnsi"/>
              </w:rPr>
              <w:t>Data zatwierdzenia</w:t>
            </w:r>
          </w:p>
        </w:tc>
        <w:tc>
          <w:tcPr>
            <w:tcW w:w="2763" w:type="dxa"/>
            <w:shd w:val="clear" w:color="auto" w:fill="auto"/>
          </w:tcPr>
          <w:p w14:paraId="7172D1CA" w14:textId="08910CA3" w:rsidR="00A51114" w:rsidRPr="008E5E6B" w:rsidRDefault="00EA3B29" w:rsidP="00EA3B29">
            <w:pPr>
              <w:pStyle w:val="tabelanormalny"/>
            </w:pPr>
            <w:r>
              <w:t>2020-04-…..</w:t>
            </w:r>
          </w:p>
        </w:tc>
      </w:tr>
      <w:tr w:rsidR="00A51114" w:rsidRPr="008E5E6B" w14:paraId="6822189B" w14:textId="77777777" w:rsidTr="7BAD7E7A">
        <w:trPr>
          <w:trHeight w:val="340"/>
        </w:trPr>
        <w:tc>
          <w:tcPr>
            <w:tcW w:w="1701" w:type="dxa"/>
            <w:shd w:val="clear" w:color="auto" w:fill="17365D" w:themeFill="text2" w:themeFillShade="BF"/>
          </w:tcPr>
          <w:p w14:paraId="2887648A" w14:textId="77777777" w:rsidR="00A51114" w:rsidRPr="008E5E6B" w:rsidRDefault="00A51114" w:rsidP="00396A8E">
            <w:pPr>
              <w:pStyle w:val="Tabelanagwekdolewej"/>
              <w:rPr>
                <w:rFonts w:asciiTheme="minorHAnsi" w:hAnsiTheme="minorHAnsi" w:cstheme="minorHAnsi"/>
              </w:rPr>
            </w:pPr>
            <w:r w:rsidRPr="008E5E6B">
              <w:rPr>
                <w:rFonts w:asciiTheme="minorHAnsi" w:hAnsiTheme="minorHAnsi" w:cstheme="minorHAnsi"/>
              </w:rPr>
              <w:t>Wersja</w:t>
            </w:r>
          </w:p>
        </w:tc>
        <w:tc>
          <w:tcPr>
            <w:tcW w:w="2552" w:type="dxa"/>
            <w:shd w:val="clear" w:color="auto" w:fill="auto"/>
          </w:tcPr>
          <w:p w14:paraId="6D28CDA8" w14:textId="28D73B7B" w:rsidR="00A51114" w:rsidRPr="008E5E6B" w:rsidRDefault="00FD6C72" w:rsidP="00721DA7">
            <w:pPr>
              <w:pStyle w:val="tabelanormalny"/>
            </w:pPr>
            <w:r w:rsidRPr="008E5E6B">
              <w:t>0.</w:t>
            </w:r>
            <w:r w:rsidR="00A35E21">
              <w:t>2</w:t>
            </w:r>
          </w:p>
        </w:tc>
        <w:tc>
          <w:tcPr>
            <w:tcW w:w="1984" w:type="dxa"/>
            <w:shd w:val="clear" w:color="auto" w:fill="17365D" w:themeFill="text2" w:themeFillShade="BF"/>
          </w:tcPr>
          <w:p w14:paraId="5166A9D4" w14:textId="77777777" w:rsidR="00A51114" w:rsidRPr="008E5E6B" w:rsidRDefault="00A51114" w:rsidP="00396A8E">
            <w:pPr>
              <w:pStyle w:val="Tabelanagwekdolewej"/>
              <w:rPr>
                <w:rFonts w:asciiTheme="minorHAnsi" w:hAnsiTheme="minorHAnsi" w:cstheme="minorHAnsi"/>
              </w:rPr>
            </w:pPr>
            <w:r w:rsidRPr="008E5E6B">
              <w:rPr>
                <w:rFonts w:asciiTheme="minorHAnsi" w:hAnsiTheme="minorHAnsi" w:cstheme="minorHAnsi"/>
              </w:rPr>
              <w:t>Status dokumentu</w:t>
            </w:r>
          </w:p>
        </w:tc>
        <w:tc>
          <w:tcPr>
            <w:tcW w:w="2763" w:type="dxa"/>
            <w:shd w:val="clear" w:color="auto" w:fill="auto"/>
          </w:tcPr>
          <w:p w14:paraId="6A8E1755" w14:textId="5F7EBAE1" w:rsidR="00A51114" w:rsidRPr="008E5E6B" w:rsidRDefault="00A51114" w:rsidP="00721DA7">
            <w:pPr>
              <w:pStyle w:val="tabelanormalny"/>
            </w:pPr>
            <w:r w:rsidRPr="008E5E6B">
              <w:t>Wersja robocza</w:t>
            </w:r>
          </w:p>
        </w:tc>
      </w:tr>
      <w:tr w:rsidR="00A51114" w:rsidRPr="008E5E6B" w14:paraId="7CAD80F0" w14:textId="77777777" w:rsidTr="7BAD7E7A">
        <w:trPr>
          <w:trHeight w:val="340"/>
        </w:trPr>
        <w:tc>
          <w:tcPr>
            <w:tcW w:w="1701" w:type="dxa"/>
            <w:shd w:val="clear" w:color="auto" w:fill="17365D" w:themeFill="text2" w:themeFillShade="BF"/>
          </w:tcPr>
          <w:p w14:paraId="7F16CE64" w14:textId="77777777" w:rsidR="00A51114" w:rsidRPr="008E5E6B" w:rsidRDefault="00A51114" w:rsidP="00396A8E">
            <w:pPr>
              <w:pStyle w:val="Tabelanagwekdolewej"/>
              <w:rPr>
                <w:rFonts w:asciiTheme="minorHAnsi" w:hAnsiTheme="minorHAnsi" w:cstheme="minorHAnsi"/>
              </w:rPr>
            </w:pPr>
            <w:r w:rsidRPr="008E5E6B">
              <w:rPr>
                <w:rFonts w:asciiTheme="minorHAnsi" w:hAnsiTheme="minorHAnsi" w:cstheme="minorHAnsi"/>
              </w:rPr>
              <w:t>Data utworzenia</w:t>
            </w:r>
          </w:p>
        </w:tc>
        <w:tc>
          <w:tcPr>
            <w:tcW w:w="2552" w:type="dxa"/>
            <w:shd w:val="clear" w:color="auto" w:fill="auto"/>
          </w:tcPr>
          <w:p w14:paraId="28F8DB99" w14:textId="7F1E1A0F" w:rsidR="00A51114" w:rsidRPr="008E5E6B" w:rsidRDefault="00DC68FB" w:rsidP="00DC68FB">
            <w:pPr>
              <w:pStyle w:val="tabelanormalny"/>
            </w:pPr>
            <w:r>
              <w:t>2020</w:t>
            </w:r>
            <w:r w:rsidR="008E5E6B" w:rsidRPr="008E5E6B">
              <w:t>-0</w:t>
            </w:r>
            <w:r>
              <w:t>4</w:t>
            </w:r>
            <w:r w:rsidR="008E5E6B" w:rsidRPr="008E5E6B">
              <w:t>-</w:t>
            </w:r>
            <w:r>
              <w:t>13</w:t>
            </w:r>
          </w:p>
        </w:tc>
        <w:tc>
          <w:tcPr>
            <w:tcW w:w="1984" w:type="dxa"/>
            <w:shd w:val="clear" w:color="auto" w:fill="17365D" w:themeFill="text2" w:themeFillShade="BF"/>
          </w:tcPr>
          <w:p w14:paraId="6E0D4D6D" w14:textId="77777777" w:rsidR="00A51114" w:rsidRPr="008E5E6B" w:rsidRDefault="00A51114" w:rsidP="00396A8E">
            <w:pPr>
              <w:pStyle w:val="Tabelanagwekdolewej"/>
              <w:rPr>
                <w:rFonts w:asciiTheme="minorHAnsi" w:hAnsiTheme="minorHAnsi" w:cstheme="minorHAnsi"/>
              </w:rPr>
            </w:pPr>
            <w:r w:rsidRPr="008E5E6B">
              <w:rPr>
                <w:rFonts w:asciiTheme="minorHAnsi" w:hAnsiTheme="minorHAnsi" w:cstheme="minorHAnsi"/>
              </w:rPr>
              <w:t>Data ostatniej modyfikacji</w:t>
            </w:r>
          </w:p>
        </w:tc>
        <w:tc>
          <w:tcPr>
            <w:tcW w:w="2763" w:type="dxa"/>
            <w:shd w:val="clear" w:color="auto" w:fill="auto"/>
          </w:tcPr>
          <w:p w14:paraId="0F604E6E" w14:textId="4D7485AE" w:rsidR="00A51114" w:rsidRPr="008E5E6B" w:rsidRDefault="00645C95" w:rsidP="00DC68FB">
            <w:pPr>
              <w:pStyle w:val="tabelanormalny"/>
            </w:pPr>
            <w:r>
              <w:t>20</w:t>
            </w:r>
            <w:r w:rsidR="105819CD">
              <w:t>20</w:t>
            </w:r>
            <w:r w:rsidR="008E5E6B">
              <w:t>-0</w:t>
            </w:r>
            <w:r w:rsidR="00DC68FB">
              <w:t>4</w:t>
            </w:r>
            <w:r>
              <w:t>-</w:t>
            </w:r>
            <w:r w:rsidR="00DC68FB">
              <w:t>13</w:t>
            </w:r>
          </w:p>
        </w:tc>
      </w:tr>
    </w:tbl>
    <w:p w14:paraId="2738731F" w14:textId="77777777" w:rsidR="00A51114" w:rsidRPr="008E5E6B" w:rsidRDefault="00A51114" w:rsidP="00DC2EC9">
      <w:pPr>
        <w:spacing w:before="0" w:after="0" w:line="240" w:lineRule="auto"/>
        <w:jc w:val="left"/>
        <w:rPr>
          <w:rFonts w:asciiTheme="minorHAnsi" w:hAnsiTheme="minorHAnsi" w:cstheme="minorHAnsi"/>
          <w:b/>
        </w:rPr>
      </w:pPr>
    </w:p>
    <w:tbl>
      <w:tblPr>
        <w:tblW w:w="0" w:type="auto"/>
        <w:tblInd w:w="108" w:type="dxa"/>
        <w:tblBorders>
          <w:top w:val="single" w:sz="12" w:space="0" w:color="7F7F7F"/>
          <w:left w:val="single" w:sz="12" w:space="0" w:color="7F7F7F"/>
          <w:bottom w:val="single" w:sz="12" w:space="0" w:color="7F7F7F"/>
          <w:right w:val="single" w:sz="12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1269"/>
        <w:gridCol w:w="1130"/>
        <w:gridCol w:w="2389"/>
        <w:gridCol w:w="4144"/>
      </w:tblGrid>
      <w:tr w:rsidR="00A51114" w:rsidRPr="008E5E6B" w14:paraId="4B434A5D" w14:textId="77777777" w:rsidTr="799C86BD">
        <w:trPr>
          <w:trHeight w:val="340"/>
        </w:trPr>
        <w:tc>
          <w:tcPr>
            <w:tcW w:w="8932" w:type="dxa"/>
            <w:gridSpan w:val="4"/>
            <w:shd w:val="clear" w:color="auto" w:fill="17365D" w:themeFill="text2" w:themeFillShade="BF"/>
          </w:tcPr>
          <w:p w14:paraId="3BA53086" w14:textId="77777777" w:rsidR="00A51114" w:rsidRPr="008E5E6B" w:rsidRDefault="00A51114" w:rsidP="00396A8E">
            <w:pPr>
              <w:pStyle w:val="Tabelanagwekdolewej"/>
              <w:rPr>
                <w:rFonts w:asciiTheme="minorHAnsi" w:hAnsiTheme="minorHAnsi" w:cstheme="minorHAnsi"/>
              </w:rPr>
            </w:pPr>
            <w:r w:rsidRPr="008E5E6B">
              <w:rPr>
                <w:rFonts w:asciiTheme="minorHAnsi" w:hAnsiTheme="minorHAnsi" w:cstheme="minorHAnsi"/>
              </w:rPr>
              <w:t>Historia zmian</w:t>
            </w:r>
          </w:p>
        </w:tc>
      </w:tr>
      <w:tr w:rsidR="00A51114" w:rsidRPr="008E5E6B" w14:paraId="7415D44C" w14:textId="77777777" w:rsidTr="799C86BD">
        <w:trPr>
          <w:trHeight w:val="340"/>
        </w:trPr>
        <w:tc>
          <w:tcPr>
            <w:tcW w:w="1269" w:type="dxa"/>
            <w:shd w:val="clear" w:color="auto" w:fill="17365D" w:themeFill="text2" w:themeFillShade="BF"/>
          </w:tcPr>
          <w:p w14:paraId="6F88A8C6" w14:textId="77777777" w:rsidR="00A51114" w:rsidRPr="008E5E6B" w:rsidRDefault="00A51114" w:rsidP="00396A8E">
            <w:pPr>
              <w:pStyle w:val="Tabelanagwekdolewej"/>
              <w:rPr>
                <w:rFonts w:asciiTheme="minorHAnsi" w:hAnsiTheme="minorHAnsi" w:cstheme="minorHAnsi"/>
              </w:rPr>
            </w:pPr>
            <w:r w:rsidRPr="008E5E6B">
              <w:rPr>
                <w:rFonts w:asciiTheme="minorHAnsi" w:hAnsiTheme="minorHAnsi" w:cstheme="minorHAnsi"/>
              </w:rPr>
              <w:t>Data zmiany</w:t>
            </w:r>
          </w:p>
        </w:tc>
        <w:tc>
          <w:tcPr>
            <w:tcW w:w="1130" w:type="dxa"/>
            <w:shd w:val="clear" w:color="auto" w:fill="17365D" w:themeFill="text2" w:themeFillShade="BF"/>
          </w:tcPr>
          <w:p w14:paraId="68BFAFB6" w14:textId="77777777" w:rsidR="00A51114" w:rsidRPr="008E5E6B" w:rsidRDefault="00A51114" w:rsidP="00396A8E">
            <w:pPr>
              <w:pStyle w:val="Tabelanagwekdolewej"/>
              <w:rPr>
                <w:rFonts w:asciiTheme="minorHAnsi" w:hAnsiTheme="minorHAnsi" w:cstheme="minorHAnsi"/>
              </w:rPr>
            </w:pPr>
            <w:r w:rsidRPr="008E5E6B">
              <w:rPr>
                <w:rFonts w:asciiTheme="minorHAnsi" w:hAnsiTheme="minorHAnsi" w:cstheme="minorHAnsi"/>
              </w:rPr>
              <w:t>Wersja</w:t>
            </w:r>
          </w:p>
        </w:tc>
        <w:tc>
          <w:tcPr>
            <w:tcW w:w="2389" w:type="dxa"/>
            <w:shd w:val="clear" w:color="auto" w:fill="17365D" w:themeFill="text2" w:themeFillShade="BF"/>
          </w:tcPr>
          <w:p w14:paraId="1CC4B5A8" w14:textId="77777777" w:rsidR="00A51114" w:rsidRPr="008E5E6B" w:rsidRDefault="00A51114" w:rsidP="00396A8E">
            <w:pPr>
              <w:pStyle w:val="Tabelanagwekdolewej"/>
              <w:rPr>
                <w:rFonts w:asciiTheme="minorHAnsi" w:hAnsiTheme="minorHAnsi" w:cstheme="minorHAnsi"/>
              </w:rPr>
            </w:pPr>
            <w:r w:rsidRPr="008E5E6B">
              <w:rPr>
                <w:rFonts w:asciiTheme="minorHAnsi" w:hAnsiTheme="minorHAnsi" w:cstheme="minorHAnsi"/>
              </w:rPr>
              <w:t>Autor zmiany</w:t>
            </w:r>
          </w:p>
        </w:tc>
        <w:tc>
          <w:tcPr>
            <w:tcW w:w="4144" w:type="dxa"/>
            <w:shd w:val="clear" w:color="auto" w:fill="17365D" w:themeFill="text2" w:themeFillShade="BF"/>
          </w:tcPr>
          <w:p w14:paraId="4179AE05" w14:textId="77777777" w:rsidR="00A51114" w:rsidRPr="008E5E6B" w:rsidRDefault="00A51114" w:rsidP="00396A8E">
            <w:pPr>
              <w:pStyle w:val="Tabelanagwekdolewej"/>
              <w:rPr>
                <w:rFonts w:asciiTheme="minorHAnsi" w:hAnsiTheme="minorHAnsi" w:cstheme="minorHAnsi"/>
              </w:rPr>
            </w:pPr>
            <w:r w:rsidRPr="008E5E6B">
              <w:rPr>
                <w:rFonts w:asciiTheme="minorHAnsi" w:hAnsiTheme="minorHAnsi" w:cstheme="minorHAnsi"/>
              </w:rPr>
              <w:t>Opis wprowadzonej w dokumencie zmiany</w:t>
            </w:r>
          </w:p>
        </w:tc>
      </w:tr>
      <w:tr w:rsidR="00A51114" w:rsidRPr="008E5E6B" w14:paraId="2F00D35A" w14:textId="77777777" w:rsidTr="799C86BD">
        <w:trPr>
          <w:trHeight w:val="340"/>
        </w:trPr>
        <w:tc>
          <w:tcPr>
            <w:tcW w:w="1269" w:type="dxa"/>
            <w:shd w:val="clear" w:color="auto" w:fill="auto"/>
          </w:tcPr>
          <w:p w14:paraId="047E69B0" w14:textId="0018DFB8" w:rsidR="00A51114" w:rsidRPr="008E5E6B" w:rsidRDefault="00DC68FB" w:rsidP="00DC68FB">
            <w:pPr>
              <w:pStyle w:val="tabelanormalny"/>
            </w:pPr>
            <w:r>
              <w:t>2020</w:t>
            </w:r>
            <w:r w:rsidR="008E5E6B" w:rsidRPr="008E5E6B">
              <w:t>-0</w:t>
            </w:r>
            <w:r>
              <w:t>4</w:t>
            </w:r>
            <w:r w:rsidR="008E5E6B" w:rsidRPr="008E5E6B">
              <w:t>-</w:t>
            </w:r>
            <w:r>
              <w:t>13</w:t>
            </w:r>
          </w:p>
        </w:tc>
        <w:tc>
          <w:tcPr>
            <w:tcW w:w="1130" w:type="dxa"/>
            <w:shd w:val="clear" w:color="auto" w:fill="auto"/>
          </w:tcPr>
          <w:p w14:paraId="00A94501" w14:textId="14C312C7" w:rsidR="00A51114" w:rsidRPr="008E5E6B" w:rsidRDefault="00FD6C72" w:rsidP="00721DA7">
            <w:pPr>
              <w:pStyle w:val="tabelanormalny"/>
            </w:pPr>
            <w:r w:rsidRPr="008E5E6B">
              <w:t>0.1</w:t>
            </w:r>
          </w:p>
        </w:tc>
        <w:tc>
          <w:tcPr>
            <w:tcW w:w="2389" w:type="dxa"/>
            <w:shd w:val="clear" w:color="auto" w:fill="auto"/>
          </w:tcPr>
          <w:p w14:paraId="78C8F673" w14:textId="570E5764" w:rsidR="00A51114" w:rsidRPr="008E5E6B" w:rsidRDefault="00DC68FB" w:rsidP="00721DA7">
            <w:pPr>
              <w:pStyle w:val="tabelanormalny"/>
            </w:pPr>
            <w:r>
              <w:t>CSIOZ</w:t>
            </w:r>
          </w:p>
        </w:tc>
        <w:tc>
          <w:tcPr>
            <w:tcW w:w="4144" w:type="dxa"/>
            <w:shd w:val="clear" w:color="auto" w:fill="auto"/>
          </w:tcPr>
          <w:p w14:paraId="50A397BB" w14:textId="77777777" w:rsidR="00A51114" w:rsidRPr="008E5E6B" w:rsidRDefault="00A51114" w:rsidP="00721DA7">
            <w:pPr>
              <w:pStyle w:val="tabelanormalny"/>
            </w:pPr>
            <w:r w:rsidRPr="008E5E6B">
              <w:t>Utworzenie dokumentu</w:t>
            </w:r>
          </w:p>
        </w:tc>
      </w:tr>
    </w:tbl>
    <w:p w14:paraId="5D3BD61B" w14:textId="7C9FE92C" w:rsidR="00FD6C72" w:rsidRDefault="00FD6C72">
      <w:pPr>
        <w:spacing w:before="0" w:after="0" w:line="240" w:lineRule="auto"/>
        <w:jc w:val="left"/>
        <w:rPr>
          <w:rFonts w:asciiTheme="minorHAnsi" w:hAnsiTheme="minorHAnsi" w:cstheme="minorHAnsi"/>
          <w:b/>
        </w:rPr>
      </w:pPr>
    </w:p>
    <w:p w14:paraId="1DC1479B" w14:textId="1AE4BA49" w:rsidR="00030585" w:rsidRDefault="00030585">
      <w:pPr>
        <w:spacing w:before="0" w:after="0" w:line="240" w:lineRule="auto"/>
        <w:jc w:val="left"/>
        <w:rPr>
          <w:rFonts w:asciiTheme="minorHAnsi" w:hAnsiTheme="minorHAnsi" w:cstheme="minorHAnsi"/>
          <w:b/>
        </w:rPr>
      </w:pPr>
    </w:p>
    <w:p w14:paraId="548A8628" w14:textId="228F70DE" w:rsidR="00DD240A" w:rsidRPr="008E5E6B" w:rsidRDefault="00DD240A">
      <w:pPr>
        <w:spacing w:before="0" w:after="0" w:line="240" w:lineRule="auto"/>
        <w:jc w:val="left"/>
        <w:rPr>
          <w:rFonts w:asciiTheme="minorHAnsi" w:hAnsiTheme="minorHAnsi" w:cstheme="minorHAnsi"/>
          <w:b/>
        </w:rPr>
      </w:pPr>
      <w:r w:rsidRPr="008E5E6B">
        <w:rPr>
          <w:rFonts w:asciiTheme="minorHAnsi" w:hAnsiTheme="minorHAnsi" w:cstheme="minorHAnsi"/>
          <w:b/>
        </w:rPr>
        <w:br w:type="page"/>
      </w:r>
    </w:p>
    <w:sdt>
      <w:sdtPr>
        <w:rPr>
          <w:rFonts w:ascii="Calibri" w:eastAsia="Times New Roman" w:hAnsi="Calibri" w:cs="Times New Roman"/>
          <w:b w:val="0"/>
          <w:bCs w:val="0"/>
          <w:smallCaps w:val="0"/>
          <w:color w:val="auto"/>
          <w:sz w:val="22"/>
          <w:szCs w:val="24"/>
          <w:lang w:eastAsia="en-US"/>
        </w:rPr>
        <w:id w:val="-1088991814"/>
        <w:docPartObj>
          <w:docPartGallery w:val="Table of Contents"/>
          <w:docPartUnique/>
        </w:docPartObj>
      </w:sdtPr>
      <w:sdtEndPr/>
      <w:sdtContent>
        <w:p w14:paraId="0A4C9F63" w14:textId="77777777" w:rsidR="002A76E5" w:rsidRDefault="002A76E5" w:rsidP="001214D6">
          <w:pPr>
            <w:pStyle w:val="Nagwekspisutreci"/>
            <w:numPr>
              <w:ilvl w:val="0"/>
              <w:numId w:val="0"/>
            </w:numPr>
            <w:ind w:left="720" w:hanging="360"/>
          </w:pPr>
          <w:r>
            <w:t>Spis treści</w:t>
          </w:r>
        </w:p>
        <w:p w14:paraId="06EFB32B" w14:textId="36F13136" w:rsidR="0001317D" w:rsidRDefault="002A76E5">
          <w:pPr>
            <w:pStyle w:val="Spistreci2"/>
            <w:tabs>
              <w:tab w:val="left" w:pos="907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szCs w:val="22"/>
              <w:lang w:eastAsia="pl-P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7748921" w:history="1">
            <w:r w:rsidR="0001317D" w:rsidRPr="003E5D09">
              <w:rPr>
                <w:rStyle w:val="Hipercze"/>
                <w:noProof/>
              </w:rPr>
              <w:t>1.</w:t>
            </w:r>
            <w:r w:rsidR="0001317D">
              <w:rPr>
                <w:rFonts w:asciiTheme="minorHAnsi" w:eastAsiaTheme="minorEastAsia" w:hAnsiTheme="minorHAnsi" w:cstheme="minorBidi"/>
                <w:noProof/>
                <w:szCs w:val="22"/>
                <w:lang w:eastAsia="pl-PL"/>
              </w:rPr>
              <w:tab/>
            </w:r>
            <w:r w:rsidR="0001317D" w:rsidRPr="003E5D09">
              <w:rPr>
                <w:rStyle w:val="Hipercze"/>
                <w:noProof/>
              </w:rPr>
              <w:t>Wprowadzenie</w:t>
            </w:r>
            <w:r w:rsidR="0001317D">
              <w:rPr>
                <w:noProof/>
                <w:webHidden/>
              </w:rPr>
              <w:tab/>
            </w:r>
            <w:r w:rsidR="0001317D">
              <w:rPr>
                <w:noProof/>
                <w:webHidden/>
              </w:rPr>
              <w:fldChar w:fldCharType="begin"/>
            </w:r>
            <w:r w:rsidR="0001317D">
              <w:rPr>
                <w:noProof/>
                <w:webHidden/>
              </w:rPr>
              <w:instrText xml:space="preserve"> PAGEREF _Toc37748921 \h </w:instrText>
            </w:r>
            <w:r w:rsidR="0001317D">
              <w:rPr>
                <w:noProof/>
                <w:webHidden/>
              </w:rPr>
            </w:r>
            <w:r w:rsidR="0001317D">
              <w:rPr>
                <w:noProof/>
                <w:webHidden/>
              </w:rPr>
              <w:fldChar w:fldCharType="separate"/>
            </w:r>
            <w:r w:rsidR="00793C26">
              <w:rPr>
                <w:noProof/>
                <w:webHidden/>
              </w:rPr>
              <w:t>4</w:t>
            </w:r>
            <w:r w:rsidR="0001317D">
              <w:rPr>
                <w:noProof/>
                <w:webHidden/>
              </w:rPr>
              <w:fldChar w:fldCharType="end"/>
            </w:r>
          </w:hyperlink>
        </w:p>
        <w:p w14:paraId="34B93B9C" w14:textId="4FDBADE2" w:rsidR="0001317D" w:rsidRDefault="008E2319">
          <w:pPr>
            <w:pStyle w:val="Spistreci2"/>
            <w:tabs>
              <w:tab w:val="left" w:pos="907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szCs w:val="22"/>
              <w:lang w:eastAsia="pl-PL"/>
            </w:rPr>
          </w:pPr>
          <w:hyperlink w:anchor="_Toc37748922" w:history="1">
            <w:r w:rsidR="0001317D" w:rsidRPr="003E5D09">
              <w:rPr>
                <w:rStyle w:val="Hipercze"/>
                <w:noProof/>
              </w:rPr>
              <w:t>2.</w:t>
            </w:r>
            <w:r w:rsidR="0001317D">
              <w:rPr>
                <w:rFonts w:asciiTheme="minorHAnsi" w:eastAsiaTheme="minorEastAsia" w:hAnsiTheme="minorHAnsi" w:cstheme="minorBidi"/>
                <w:noProof/>
                <w:szCs w:val="22"/>
                <w:lang w:eastAsia="pl-PL"/>
              </w:rPr>
              <w:tab/>
            </w:r>
            <w:r w:rsidR="0001317D" w:rsidRPr="003E5D09">
              <w:rPr>
                <w:rStyle w:val="Hipercze"/>
                <w:noProof/>
              </w:rPr>
              <w:t>Cel zastosowania QR-kodów</w:t>
            </w:r>
            <w:r w:rsidR="0001317D">
              <w:rPr>
                <w:noProof/>
                <w:webHidden/>
              </w:rPr>
              <w:tab/>
            </w:r>
            <w:r w:rsidR="0001317D">
              <w:rPr>
                <w:noProof/>
                <w:webHidden/>
              </w:rPr>
              <w:fldChar w:fldCharType="begin"/>
            </w:r>
            <w:r w:rsidR="0001317D">
              <w:rPr>
                <w:noProof/>
                <w:webHidden/>
              </w:rPr>
              <w:instrText xml:space="preserve"> PAGEREF _Toc37748922 \h </w:instrText>
            </w:r>
            <w:r w:rsidR="0001317D">
              <w:rPr>
                <w:noProof/>
                <w:webHidden/>
              </w:rPr>
            </w:r>
            <w:r w:rsidR="0001317D">
              <w:rPr>
                <w:noProof/>
                <w:webHidden/>
              </w:rPr>
              <w:fldChar w:fldCharType="separate"/>
            </w:r>
            <w:r w:rsidR="00793C26">
              <w:rPr>
                <w:noProof/>
                <w:webHidden/>
              </w:rPr>
              <w:t>4</w:t>
            </w:r>
            <w:r w:rsidR="0001317D">
              <w:rPr>
                <w:noProof/>
                <w:webHidden/>
              </w:rPr>
              <w:fldChar w:fldCharType="end"/>
            </w:r>
          </w:hyperlink>
        </w:p>
        <w:p w14:paraId="413091FC" w14:textId="61AF2664" w:rsidR="0001317D" w:rsidRDefault="008E2319">
          <w:pPr>
            <w:pStyle w:val="Spistreci2"/>
            <w:tabs>
              <w:tab w:val="left" w:pos="907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szCs w:val="22"/>
              <w:lang w:eastAsia="pl-PL"/>
            </w:rPr>
          </w:pPr>
          <w:hyperlink w:anchor="_Toc37748923" w:history="1">
            <w:r w:rsidR="0001317D" w:rsidRPr="003E5D09">
              <w:rPr>
                <w:rStyle w:val="Hipercze"/>
                <w:noProof/>
              </w:rPr>
              <w:t>3.</w:t>
            </w:r>
            <w:r w:rsidR="0001317D">
              <w:rPr>
                <w:rFonts w:asciiTheme="minorHAnsi" w:eastAsiaTheme="minorEastAsia" w:hAnsiTheme="minorHAnsi" w:cstheme="minorBidi"/>
                <w:noProof/>
                <w:szCs w:val="22"/>
                <w:lang w:eastAsia="pl-PL"/>
              </w:rPr>
              <w:tab/>
            </w:r>
            <w:r w:rsidR="0001317D" w:rsidRPr="003E5D09">
              <w:rPr>
                <w:rStyle w:val="Hipercze"/>
                <w:noProof/>
              </w:rPr>
              <w:t>Założenia i ograniczenia projektowe</w:t>
            </w:r>
            <w:r w:rsidR="0001317D">
              <w:rPr>
                <w:noProof/>
                <w:webHidden/>
              </w:rPr>
              <w:tab/>
            </w:r>
            <w:r w:rsidR="0001317D">
              <w:rPr>
                <w:noProof/>
                <w:webHidden/>
              </w:rPr>
              <w:fldChar w:fldCharType="begin"/>
            </w:r>
            <w:r w:rsidR="0001317D">
              <w:rPr>
                <w:noProof/>
                <w:webHidden/>
              </w:rPr>
              <w:instrText xml:space="preserve"> PAGEREF _Toc37748923 \h </w:instrText>
            </w:r>
            <w:r w:rsidR="0001317D">
              <w:rPr>
                <w:noProof/>
                <w:webHidden/>
              </w:rPr>
            </w:r>
            <w:r w:rsidR="0001317D">
              <w:rPr>
                <w:noProof/>
                <w:webHidden/>
              </w:rPr>
              <w:fldChar w:fldCharType="separate"/>
            </w:r>
            <w:r w:rsidR="00793C26">
              <w:rPr>
                <w:noProof/>
                <w:webHidden/>
              </w:rPr>
              <w:t>4</w:t>
            </w:r>
            <w:r w:rsidR="0001317D">
              <w:rPr>
                <w:noProof/>
                <w:webHidden/>
              </w:rPr>
              <w:fldChar w:fldCharType="end"/>
            </w:r>
          </w:hyperlink>
        </w:p>
        <w:p w14:paraId="7F5D40DE" w14:textId="739D7F3C" w:rsidR="0001317D" w:rsidRDefault="008E2319">
          <w:pPr>
            <w:pStyle w:val="Spistreci2"/>
            <w:tabs>
              <w:tab w:val="left" w:pos="907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szCs w:val="22"/>
              <w:lang w:eastAsia="pl-PL"/>
            </w:rPr>
          </w:pPr>
          <w:hyperlink w:anchor="_Toc37748924" w:history="1">
            <w:r w:rsidR="0001317D" w:rsidRPr="003E5D09">
              <w:rPr>
                <w:rStyle w:val="Hipercze"/>
                <w:noProof/>
              </w:rPr>
              <w:t>4.</w:t>
            </w:r>
            <w:r w:rsidR="0001317D">
              <w:rPr>
                <w:rFonts w:asciiTheme="minorHAnsi" w:eastAsiaTheme="minorEastAsia" w:hAnsiTheme="minorHAnsi" w:cstheme="minorBidi"/>
                <w:noProof/>
                <w:szCs w:val="22"/>
                <w:lang w:eastAsia="pl-PL"/>
              </w:rPr>
              <w:tab/>
            </w:r>
            <w:r w:rsidR="0001317D" w:rsidRPr="003E5D09">
              <w:rPr>
                <w:rStyle w:val="Hipercze"/>
                <w:noProof/>
              </w:rPr>
              <w:t>Proces realizacji recepty z użyciem QR-kodu</w:t>
            </w:r>
            <w:r w:rsidR="0001317D">
              <w:rPr>
                <w:noProof/>
                <w:webHidden/>
              </w:rPr>
              <w:tab/>
            </w:r>
            <w:r w:rsidR="0001317D">
              <w:rPr>
                <w:noProof/>
                <w:webHidden/>
              </w:rPr>
              <w:fldChar w:fldCharType="begin"/>
            </w:r>
            <w:r w:rsidR="0001317D">
              <w:rPr>
                <w:noProof/>
                <w:webHidden/>
              </w:rPr>
              <w:instrText xml:space="preserve"> PAGEREF _Toc37748924 \h </w:instrText>
            </w:r>
            <w:r w:rsidR="0001317D">
              <w:rPr>
                <w:noProof/>
                <w:webHidden/>
              </w:rPr>
            </w:r>
            <w:r w:rsidR="0001317D">
              <w:rPr>
                <w:noProof/>
                <w:webHidden/>
              </w:rPr>
              <w:fldChar w:fldCharType="separate"/>
            </w:r>
            <w:r w:rsidR="00793C26">
              <w:rPr>
                <w:noProof/>
                <w:webHidden/>
              </w:rPr>
              <w:t>5</w:t>
            </w:r>
            <w:r w:rsidR="0001317D">
              <w:rPr>
                <w:noProof/>
                <w:webHidden/>
              </w:rPr>
              <w:fldChar w:fldCharType="end"/>
            </w:r>
          </w:hyperlink>
        </w:p>
        <w:p w14:paraId="378E7A10" w14:textId="04354E3C" w:rsidR="0001317D" w:rsidRDefault="008E2319">
          <w:pPr>
            <w:pStyle w:val="Spistreci2"/>
            <w:tabs>
              <w:tab w:val="left" w:pos="907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szCs w:val="22"/>
              <w:lang w:eastAsia="pl-PL"/>
            </w:rPr>
          </w:pPr>
          <w:hyperlink w:anchor="_Toc37748925" w:history="1">
            <w:r w:rsidR="0001317D" w:rsidRPr="003E5D09">
              <w:rPr>
                <w:rStyle w:val="Hipercze"/>
                <w:noProof/>
              </w:rPr>
              <w:t>5.</w:t>
            </w:r>
            <w:r w:rsidR="0001317D">
              <w:rPr>
                <w:rFonts w:asciiTheme="minorHAnsi" w:eastAsiaTheme="minorEastAsia" w:hAnsiTheme="minorHAnsi" w:cstheme="minorBidi"/>
                <w:noProof/>
                <w:szCs w:val="22"/>
                <w:lang w:eastAsia="pl-PL"/>
              </w:rPr>
              <w:tab/>
            </w:r>
            <w:r w:rsidR="0001317D" w:rsidRPr="003E5D09">
              <w:rPr>
                <w:rStyle w:val="Hipercze"/>
                <w:noProof/>
              </w:rPr>
              <w:t>Zakres danych zawartych w QR-kodzie</w:t>
            </w:r>
            <w:r w:rsidR="0001317D">
              <w:rPr>
                <w:noProof/>
                <w:webHidden/>
              </w:rPr>
              <w:tab/>
            </w:r>
            <w:r w:rsidR="0001317D">
              <w:rPr>
                <w:noProof/>
                <w:webHidden/>
              </w:rPr>
              <w:fldChar w:fldCharType="begin"/>
            </w:r>
            <w:r w:rsidR="0001317D">
              <w:rPr>
                <w:noProof/>
                <w:webHidden/>
              </w:rPr>
              <w:instrText xml:space="preserve"> PAGEREF _Toc37748925 \h </w:instrText>
            </w:r>
            <w:r w:rsidR="0001317D">
              <w:rPr>
                <w:noProof/>
                <w:webHidden/>
              </w:rPr>
            </w:r>
            <w:r w:rsidR="0001317D">
              <w:rPr>
                <w:noProof/>
                <w:webHidden/>
              </w:rPr>
              <w:fldChar w:fldCharType="separate"/>
            </w:r>
            <w:r w:rsidR="00793C26">
              <w:rPr>
                <w:noProof/>
                <w:webHidden/>
              </w:rPr>
              <w:t>7</w:t>
            </w:r>
            <w:r w:rsidR="0001317D">
              <w:rPr>
                <w:noProof/>
                <w:webHidden/>
              </w:rPr>
              <w:fldChar w:fldCharType="end"/>
            </w:r>
          </w:hyperlink>
        </w:p>
        <w:p w14:paraId="6FED8390" w14:textId="03336B2D" w:rsidR="0001317D" w:rsidRDefault="008E2319">
          <w:pPr>
            <w:pStyle w:val="Spistreci3"/>
            <w:rPr>
              <w:rFonts w:asciiTheme="minorHAnsi" w:eastAsiaTheme="minorEastAsia" w:hAnsiTheme="minorHAnsi" w:cstheme="minorBidi"/>
              <w:noProof/>
              <w:szCs w:val="22"/>
              <w:lang w:eastAsia="pl-PL"/>
            </w:rPr>
          </w:pPr>
          <w:hyperlink w:anchor="_Toc37748926" w:history="1">
            <w:r w:rsidR="0001317D" w:rsidRPr="003E5D09">
              <w:rPr>
                <w:rStyle w:val="Hipercze"/>
                <w:noProof/>
              </w:rPr>
              <w:t>5.1.</w:t>
            </w:r>
            <w:r w:rsidR="0001317D">
              <w:rPr>
                <w:rFonts w:asciiTheme="minorHAnsi" w:eastAsiaTheme="minorEastAsia" w:hAnsiTheme="minorHAnsi" w:cstheme="minorBidi"/>
                <w:noProof/>
                <w:szCs w:val="22"/>
                <w:lang w:eastAsia="pl-PL"/>
              </w:rPr>
              <w:tab/>
            </w:r>
            <w:r w:rsidR="0001317D" w:rsidRPr="003E5D09">
              <w:rPr>
                <w:rStyle w:val="Hipercze"/>
                <w:noProof/>
              </w:rPr>
              <w:t>QR-kod pakietu</w:t>
            </w:r>
            <w:r w:rsidR="0001317D">
              <w:rPr>
                <w:noProof/>
                <w:webHidden/>
              </w:rPr>
              <w:tab/>
            </w:r>
            <w:r w:rsidR="0001317D">
              <w:rPr>
                <w:noProof/>
                <w:webHidden/>
              </w:rPr>
              <w:fldChar w:fldCharType="begin"/>
            </w:r>
            <w:r w:rsidR="0001317D">
              <w:rPr>
                <w:noProof/>
                <w:webHidden/>
              </w:rPr>
              <w:instrText xml:space="preserve"> PAGEREF _Toc37748926 \h </w:instrText>
            </w:r>
            <w:r w:rsidR="0001317D">
              <w:rPr>
                <w:noProof/>
                <w:webHidden/>
              </w:rPr>
            </w:r>
            <w:r w:rsidR="0001317D">
              <w:rPr>
                <w:noProof/>
                <w:webHidden/>
              </w:rPr>
              <w:fldChar w:fldCharType="separate"/>
            </w:r>
            <w:r w:rsidR="00793C26">
              <w:rPr>
                <w:noProof/>
                <w:webHidden/>
              </w:rPr>
              <w:t>7</w:t>
            </w:r>
            <w:r w:rsidR="0001317D">
              <w:rPr>
                <w:noProof/>
                <w:webHidden/>
              </w:rPr>
              <w:fldChar w:fldCharType="end"/>
            </w:r>
          </w:hyperlink>
        </w:p>
        <w:p w14:paraId="05DD1DA8" w14:textId="2357B535" w:rsidR="0001317D" w:rsidRDefault="008E2319">
          <w:pPr>
            <w:pStyle w:val="Spistreci3"/>
            <w:rPr>
              <w:rFonts w:asciiTheme="minorHAnsi" w:eastAsiaTheme="minorEastAsia" w:hAnsiTheme="minorHAnsi" w:cstheme="minorBidi"/>
              <w:noProof/>
              <w:szCs w:val="22"/>
              <w:lang w:eastAsia="pl-PL"/>
            </w:rPr>
          </w:pPr>
          <w:hyperlink w:anchor="_Toc37748927" w:history="1">
            <w:r w:rsidR="0001317D" w:rsidRPr="003E5D09">
              <w:rPr>
                <w:rStyle w:val="Hipercze"/>
                <w:noProof/>
              </w:rPr>
              <w:t>5.2.</w:t>
            </w:r>
            <w:r w:rsidR="0001317D">
              <w:rPr>
                <w:rFonts w:asciiTheme="minorHAnsi" w:eastAsiaTheme="minorEastAsia" w:hAnsiTheme="minorHAnsi" w:cstheme="minorBidi"/>
                <w:noProof/>
                <w:szCs w:val="22"/>
                <w:lang w:eastAsia="pl-PL"/>
              </w:rPr>
              <w:tab/>
            </w:r>
            <w:r w:rsidR="0001317D" w:rsidRPr="003E5D09">
              <w:rPr>
                <w:rStyle w:val="Hipercze"/>
                <w:noProof/>
              </w:rPr>
              <w:t>QR-kod recepty</w:t>
            </w:r>
            <w:r w:rsidR="0001317D">
              <w:rPr>
                <w:noProof/>
                <w:webHidden/>
              </w:rPr>
              <w:tab/>
            </w:r>
            <w:r w:rsidR="0001317D">
              <w:rPr>
                <w:noProof/>
                <w:webHidden/>
              </w:rPr>
              <w:fldChar w:fldCharType="begin"/>
            </w:r>
            <w:r w:rsidR="0001317D">
              <w:rPr>
                <w:noProof/>
                <w:webHidden/>
              </w:rPr>
              <w:instrText xml:space="preserve"> PAGEREF _Toc37748927 \h </w:instrText>
            </w:r>
            <w:r w:rsidR="0001317D">
              <w:rPr>
                <w:noProof/>
                <w:webHidden/>
              </w:rPr>
            </w:r>
            <w:r w:rsidR="0001317D">
              <w:rPr>
                <w:noProof/>
                <w:webHidden/>
              </w:rPr>
              <w:fldChar w:fldCharType="separate"/>
            </w:r>
            <w:r w:rsidR="00793C26">
              <w:rPr>
                <w:noProof/>
                <w:webHidden/>
              </w:rPr>
              <w:t>13</w:t>
            </w:r>
            <w:r w:rsidR="0001317D">
              <w:rPr>
                <w:noProof/>
                <w:webHidden/>
              </w:rPr>
              <w:fldChar w:fldCharType="end"/>
            </w:r>
          </w:hyperlink>
        </w:p>
        <w:p w14:paraId="0EC770B4" w14:textId="0F811176" w:rsidR="0001317D" w:rsidRDefault="008E2319">
          <w:pPr>
            <w:pStyle w:val="Spistreci2"/>
            <w:tabs>
              <w:tab w:val="left" w:pos="907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szCs w:val="22"/>
              <w:lang w:eastAsia="pl-PL"/>
            </w:rPr>
          </w:pPr>
          <w:hyperlink w:anchor="_Toc37748928" w:history="1">
            <w:r w:rsidR="0001317D" w:rsidRPr="003E5D09">
              <w:rPr>
                <w:rStyle w:val="Hipercze"/>
                <w:noProof/>
              </w:rPr>
              <w:t>6.</w:t>
            </w:r>
            <w:r w:rsidR="0001317D">
              <w:rPr>
                <w:rFonts w:asciiTheme="minorHAnsi" w:eastAsiaTheme="minorEastAsia" w:hAnsiTheme="minorHAnsi" w:cstheme="minorBidi"/>
                <w:noProof/>
                <w:szCs w:val="22"/>
                <w:lang w:eastAsia="pl-PL"/>
              </w:rPr>
              <w:tab/>
            </w:r>
            <w:r w:rsidR="0001317D" w:rsidRPr="003E5D09">
              <w:rPr>
                <w:rStyle w:val="Hipercze"/>
                <w:noProof/>
              </w:rPr>
              <w:t>Algorytm dekodowania QR-kodu</w:t>
            </w:r>
            <w:r w:rsidR="0001317D">
              <w:rPr>
                <w:noProof/>
                <w:webHidden/>
              </w:rPr>
              <w:tab/>
            </w:r>
            <w:r w:rsidR="0001317D">
              <w:rPr>
                <w:noProof/>
                <w:webHidden/>
              </w:rPr>
              <w:fldChar w:fldCharType="begin"/>
            </w:r>
            <w:r w:rsidR="0001317D">
              <w:rPr>
                <w:noProof/>
                <w:webHidden/>
              </w:rPr>
              <w:instrText xml:space="preserve"> PAGEREF _Toc37748928 \h </w:instrText>
            </w:r>
            <w:r w:rsidR="0001317D">
              <w:rPr>
                <w:noProof/>
                <w:webHidden/>
              </w:rPr>
            </w:r>
            <w:r w:rsidR="0001317D">
              <w:rPr>
                <w:noProof/>
                <w:webHidden/>
              </w:rPr>
              <w:fldChar w:fldCharType="separate"/>
            </w:r>
            <w:r w:rsidR="00793C26">
              <w:rPr>
                <w:noProof/>
                <w:webHidden/>
              </w:rPr>
              <w:t>19</w:t>
            </w:r>
            <w:r w:rsidR="0001317D">
              <w:rPr>
                <w:noProof/>
                <w:webHidden/>
              </w:rPr>
              <w:fldChar w:fldCharType="end"/>
            </w:r>
          </w:hyperlink>
        </w:p>
        <w:p w14:paraId="143B657C" w14:textId="1B34446C" w:rsidR="0001317D" w:rsidRDefault="008E2319">
          <w:pPr>
            <w:pStyle w:val="Spistreci2"/>
            <w:tabs>
              <w:tab w:val="left" w:pos="907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szCs w:val="22"/>
              <w:lang w:eastAsia="pl-PL"/>
            </w:rPr>
          </w:pPr>
          <w:hyperlink w:anchor="_Toc37748929" w:history="1">
            <w:r w:rsidR="0001317D" w:rsidRPr="003E5D09">
              <w:rPr>
                <w:rStyle w:val="Hipercze"/>
                <w:noProof/>
              </w:rPr>
              <w:t>7.</w:t>
            </w:r>
            <w:r w:rsidR="0001317D">
              <w:rPr>
                <w:rFonts w:asciiTheme="minorHAnsi" w:eastAsiaTheme="minorEastAsia" w:hAnsiTheme="minorHAnsi" w:cstheme="minorBidi"/>
                <w:noProof/>
                <w:szCs w:val="22"/>
                <w:lang w:eastAsia="pl-PL"/>
              </w:rPr>
              <w:tab/>
            </w:r>
            <w:r w:rsidR="0001317D" w:rsidRPr="003E5D09">
              <w:rPr>
                <w:rStyle w:val="Hipercze"/>
                <w:noProof/>
              </w:rPr>
              <w:t>Kompozycja danych recepty na podstawie atrybutów QR-kodów</w:t>
            </w:r>
            <w:r w:rsidR="0001317D">
              <w:rPr>
                <w:noProof/>
                <w:webHidden/>
              </w:rPr>
              <w:tab/>
            </w:r>
            <w:r w:rsidR="0001317D">
              <w:rPr>
                <w:noProof/>
                <w:webHidden/>
              </w:rPr>
              <w:fldChar w:fldCharType="begin"/>
            </w:r>
            <w:r w:rsidR="0001317D">
              <w:rPr>
                <w:noProof/>
                <w:webHidden/>
              </w:rPr>
              <w:instrText xml:space="preserve"> PAGEREF _Toc37748929 \h </w:instrText>
            </w:r>
            <w:r w:rsidR="0001317D">
              <w:rPr>
                <w:noProof/>
                <w:webHidden/>
              </w:rPr>
            </w:r>
            <w:r w:rsidR="0001317D">
              <w:rPr>
                <w:noProof/>
                <w:webHidden/>
              </w:rPr>
              <w:fldChar w:fldCharType="separate"/>
            </w:r>
            <w:r w:rsidR="00793C26">
              <w:rPr>
                <w:noProof/>
                <w:webHidden/>
              </w:rPr>
              <w:t>20</w:t>
            </w:r>
            <w:r w:rsidR="0001317D">
              <w:rPr>
                <w:noProof/>
                <w:webHidden/>
              </w:rPr>
              <w:fldChar w:fldCharType="end"/>
            </w:r>
          </w:hyperlink>
        </w:p>
        <w:p w14:paraId="45B11373" w14:textId="6CF98F94" w:rsidR="0001317D" w:rsidRDefault="008E2319">
          <w:pPr>
            <w:pStyle w:val="Spistreci2"/>
            <w:tabs>
              <w:tab w:val="left" w:pos="907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szCs w:val="22"/>
              <w:lang w:eastAsia="pl-PL"/>
            </w:rPr>
          </w:pPr>
          <w:hyperlink w:anchor="_Toc37748930" w:history="1">
            <w:r w:rsidR="0001317D" w:rsidRPr="003E5D09">
              <w:rPr>
                <w:rStyle w:val="Hipercze"/>
                <w:rFonts w:eastAsia="Calibri"/>
                <w:noProof/>
              </w:rPr>
              <w:t>8.</w:t>
            </w:r>
            <w:r w:rsidR="0001317D">
              <w:rPr>
                <w:rFonts w:asciiTheme="minorHAnsi" w:eastAsiaTheme="minorEastAsia" w:hAnsiTheme="minorHAnsi" w:cstheme="minorBidi"/>
                <w:noProof/>
                <w:szCs w:val="22"/>
                <w:lang w:eastAsia="pl-PL"/>
              </w:rPr>
              <w:tab/>
            </w:r>
            <w:r w:rsidR="0001317D" w:rsidRPr="003E5D09">
              <w:rPr>
                <w:rStyle w:val="Hipercze"/>
                <w:noProof/>
              </w:rPr>
              <w:t>Integralność, niezaprzeczalność i poufności danych w kodach QR pakietu i recepty</w:t>
            </w:r>
            <w:r w:rsidR="0001317D">
              <w:rPr>
                <w:noProof/>
                <w:webHidden/>
              </w:rPr>
              <w:tab/>
            </w:r>
            <w:r w:rsidR="0001317D">
              <w:rPr>
                <w:noProof/>
                <w:webHidden/>
              </w:rPr>
              <w:fldChar w:fldCharType="begin"/>
            </w:r>
            <w:r w:rsidR="0001317D">
              <w:rPr>
                <w:noProof/>
                <w:webHidden/>
              </w:rPr>
              <w:instrText xml:space="preserve"> PAGEREF _Toc37748930 \h </w:instrText>
            </w:r>
            <w:r w:rsidR="0001317D">
              <w:rPr>
                <w:noProof/>
                <w:webHidden/>
              </w:rPr>
            </w:r>
            <w:r w:rsidR="0001317D">
              <w:rPr>
                <w:noProof/>
                <w:webHidden/>
              </w:rPr>
              <w:fldChar w:fldCharType="separate"/>
            </w:r>
            <w:r w:rsidR="00793C26">
              <w:rPr>
                <w:noProof/>
                <w:webHidden/>
              </w:rPr>
              <w:t>23</w:t>
            </w:r>
            <w:r w:rsidR="0001317D">
              <w:rPr>
                <w:noProof/>
                <w:webHidden/>
              </w:rPr>
              <w:fldChar w:fldCharType="end"/>
            </w:r>
          </w:hyperlink>
        </w:p>
        <w:p w14:paraId="3543EE9B" w14:textId="2E3466F7" w:rsidR="0001317D" w:rsidRDefault="008E2319">
          <w:pPr>
            <w:pStyle w:val="Spistreci2"/>
            <w:tabs>
              <w:tab w:val="left" w:pos="907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szCs w:val="22"/>
              <w:lang w:eastAsia="pl-PL"/>
            </w:rPr>
          </w:pPr>
          <w:hyperlink w:anchor="_Toc37748931" w:history="1">
            <w:r w:rsidR="0001317D" w:rsidRPr="003E5D09">
              <w:rPr>
                <w:rStyle w:val="Hipercze"/>
                <w:noProof/>
              </w:rPr>
              <w:t>9.</w:t>
            </w:r>
            <w:r w:rsidR="0001317D">
              <w:rPr>
                <w:rFonts w:asciiTheme="minorHAnsi" w:eastAsiaTheme="minorEastAsia" w:hAnsiTheme="minorHAnsi" w:cstheme="minorBidi"/>
                <w:noProof/>
                <w:szCs w:val="22"/>
                <w:lang w:eastAsia="pl-PL"/>
              </w:rPr>
              <w:tab/>
            </w:r>
            <w:r w:rsidR="0001317D" w:rsidRPr="003E5D09">
              <w:rPr>
                <w:rStyle w:val="Hipercze"/>
                <w:noProof/>
              </w:rPr>
              <w:t>Indeks tabel i rysunków</w:t>
            </w:r>
            <w:r w:rsidR="0001317D">
              <w:rPr>
                <w:noProof/>
                <w:webHidden/>
              </w:rPr>
              <w:tab/>
            </w:r>
            <w:r w:rsidR="0001317D">
              <w:rPr>
                <w:noProof/>
                <w:webHidden/>
              </w:rPr>
              <w:fldChar w:fldCharType="begin"/>
            </w:r>
            <w:r w:rsidR="0001317D">
              <w:rPr>
                <w:noProof/>
                <w:webHidden/>
              </w:rPr>
              <w:instrText xml:space="preserve"> PAGEREF _Toc37748931 \h </w:instrText>
            </w:r>
            <w:r w:rsidR="0001317D">
              <w:rPr>
                <w:noProof/>
                <w:webHidden/>
              </w:rPr>
            </w:r>
            <w:r w:rsidR="0001317D">
              <w:rPr>
                <w:noProof/>
                <w:webHidden/>
              </w:rPr>
              <w:fldChar w:fldCharType="separate"/>
            </w:r>
            <w:r w:rsidR="00793C26">
              <w:rPr>
                <w:noProof/>
                <w:webHidden/>
              </w:rPr>
              <w:t>23</w:t>
            </w:r>
            <w:r w:rsidR="0001317D">
              <w:rPr>
                <w:noProof/>
                <w:webHidden/>
              </w:rPr>
              <w:fldChar w:fldCharType="end"/>
            </w:r>
          </w:hyperlink>
        </w:p>
        <w:p w14:paraId="112899F5" w14:textId="686F0A6C" w:rsidR="002A76E5" w:rsidRDefault="002A76E5" w:rsidP="002A76E5">
          <w:r>
            <w:rPr>
              <w:b/>
              <w:bCs/>
            </w:rPr>
            <w:fldChar w:fldCharType="end"/>
          </w:r>
        </w:p>
      </w:sdtContent>
    </w:sdt>
    <w:p w14:paraId="73E9B396" w14:textId="77777777" w:rsidR="00A51114" w:rsidRPr="008E5E6B" w:rsidRDefault="00A51114" w:rsidP="00A51114">
      <w:pPr>
        <w:rPr>
          <w:rFonts w:asciiTheme="minorHAnsi" w:hAnsiTheme="minorHAnsi" w:cstheme="minorHAnsi"/>
          <w:b/>
        </w:rPr>
      </w:pPr>
    </w:p>
    <w:p w14:paraId="4DCB11D9" w14:textId="47FEEA74" w:rsidR="003C75C1" w:rsidRPr="008E5E6B" w:rsidRDefault="003C75C1" w:rsidP="003C75C1">
      <w:pPr>
        <w:suppressAutoHyphens/>
        <w:spacing w:before="60" w:after="60" w:line="288" w:lineRule="auto"/>
        <w:rPr>
          <w:rFonts w:asciiTheme="minorHAnsi" w:hAnsiTheme="minorHAnsi" w:cstheme="minorHAnsi"/>
        </w:rPr>
        <w:sectPr w:rsidR="003C75C1" w:rsidRPr="008E5E6B" w:rsidSect="00A51114">
          <w:headerReference w:type="first" r:id="rId15"/>
          <w:footerReference w:type="first" r:id="rId16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02789C76" w14:textId="6D3F7125" w:rsidR="003161CB" w:rsidRPr="00EA5290" w:rsidRDefault="00A8309E" w:rsidP="00E9018B">
      <w:pPr>
        <w:pStyle w:val="Nagwek2"/>
      </w:pPr>
      <w:bookmarkStart w:id="1" w:name="_Toc26185233"/>
      <w:bookmarkStart w:id="2" w:name="_Toc37748921"/>
      <w:bookmarkEnd w:id="0"/>
      <w:r w:rsidRPr="00EA5290">
        <w:lastRenderedPageBreak/>
        <w:t>Wprowadzenie</w:t>
      </w:r>
      <w:bookmarkEnd w:id="1"/>
      <w:bookmarkEnd w:id="2"/>
    </w:p>
    <w:p w14:paraId="37E32A1B" w14:textId="6060BF4D" w:rsidR="00F74DA2" w:rsidRPr="00F74DA2" w:rsidRDefault="008E5E6B" w:rsidP="00EA5290">
      <w:pPr>
        <w:spacing w:line="312" w:lineRule="auto"/>
        <w:rPr>
          <w:rFonts w:asciiTheme="minorHAnsi" w:hAnsiTheme="minorHAnsi" w:cstheme="minorHAnsi"/>
        </w:rPr>
      </w:pPr>
      <w:r w:rsidRPr="008E5E6B">
        <w:rPr>
          <w:rFonts w:asciiTheme="minorHAnsi" w:hAnsiTheme="minorHAnsi" w:cstheme="minorHAnsi"/>
        </w:rPr>
        <w:t xml:space="preserve">Celem dokumentu jest przedstawienie </w:t>
      </w:r>
      <w:r w:rsidR="00F74DA2">
        <w:rPr>
          <w:rFonts w:asciiTheme="minorHAnsi" w:hAnsiTheme="minorHAnsi" w:cstheme="minorHAnsi"/>
        </w:rPr>
        <w:t xml:space="preserve">specyfikacji technicznej </w:t>
      </w:r>
      <w:r w:rsidR="00D07ADE">
        <w:rPr>
          <w:rFonts w:asciiTheme="minorHAnsi" w:hAnsiTheme="minorHAnsi" w:cstheme="minorHAnsi"/>
        </w:rPr>
        <w:t xml:space="preserve">w </w:t>
      </w:r>
      <w:r w:rsidR="00F74DA2">
        <w:rPr>
          <w:rFonts w:asciiTheme="minorHAnsi" w:hAnsiTheme="minorHAnsi" w:cstheme="minorHAnsi"/>
        </w:rPr>
        <w:t>zakresie niezbędnym dostawcom</w:t>
      </w:r>
      <w:r w:rsidR="00F74DA2" w:rsidRPr="00F74DA2">
        <w:rPr>
          <w:rFonts w:asciiTheme="minorHAnsi" w:hAnsiTheme="minorHAnsi" w:cstheme="minorHAnsi"/>
        </w:rPr>
        <w:t xml:space="preserve"> oprogramowania </w:t>
      </w:r>
      <w:r w:rsidR="001214D6">
        <w:rPr>
          <w:rFonts w:asciiTheme="minorHAnsi" w:hAnsiTheme="minorHAnsi" w:cstheme="minorHAnsi"/>
        </w:rPr>
        <w:t xml:space="preserve">aptecznego </w:t>
      </w:r>
      <w:r w:rsidR="00F74DA2">
        <w:rPr>
          <w:rFonts w:asciiTheme="minorHAnsi" w:hAnsiTheme="minorHAnsi" w:cstheme="minorHAnsi"/>
        </w:rPr>
        <w:t>do dostosowania aplikacji do prawidłowego</w:t>
      </w:r>
      <w:r w:rsidR="00F20271">
        <w:rPr>
          <w:rFonts w:asciiTheme="minorHAnsi" w:hAnsiTheme="minorHAnsi" w:cstheme="minorHAnsi"/>
        </w:rPr>
        <w:t xml:space="preserve"> zdekodowania</w:t>
      </w:r>
      <w:r w:rsidR="001214D6">
        <w:rPr>
          <w:rFonts w:asciiTheme="minorHAnsi" w:hAnsiTheme="minorHAnsi" w:cstheme="minorHAnsi"/>
        </w:rPr>
        <w:t xml:space="preserve"> zawartości QR-kodów stosowanych na wydrukach informacyjnych recept.</w:t>
      </w:r>
    </w:p>
    <w:p w14:paraId="03B61636" w14:textId="7C3229B7" w:rsidR="004E4D3F" w:rsidRPr="008E5E6B" w:rsidRDefault="004E4D3F" w:rsidP="00E9018B">
      <w:pPr>
        <w:pStyle w:val="Nagwek2"/>
      </w:pPr>
      <w:bookmarkStart w:id="3" w:name="_Toc37748922"/>
      <w:r>
        <w:t>Cel zastosowania QR-kodów</w:t>
      </w:r>
      <w:bookmarkEnd w:id="3"/>
    </w:p>
    <w:p w14:paraId="62C74EDA" w14:textId="467B8120" w:rsidR="00F74DA2" w:rsidRDefault="004E4D3F" w:rsidP="00EA5290">
      <w:pPr>
        <w:spacing w:line="312" w:lineRule="auto"/>
        <w:rPr>
          <w:rFonts w:asciiTheme="minorHAnsi" w:hAnsiTheme="minorHAnsi" w:cstheme="minorHAnsi"/>
        </w:rPr>
      </w:pPr>
      <w:r w:rsidRPr="008E5E6B">
        <w:rPr>
          <w:rFonts w:asciiTheme="minorHAnsi" w:hAnsiTheme="minorHAnsi" w:cstheme="minorHAnsi"/>
        </w:rPr>
        <w:t xml:space="preserve">Celem </w:t>
      </w:r>
      <w:r w:rsidR="001214D6">
        <w:rPr>
          <w:rFonts w:asciiTheme="minorHAnsi" w:hAnsiTheme="minorHAnsi" w:cstheme="minorHAnsi"/>
        </w:rPr>
        <w:t xml:space="preserve">zastosowania </w:t>
      </w:r>
      <w:r>
        <w:rPr>
          <w:rFonts w:asciiTheme="minorHAnsi" w:hAnsiTheme="minorHAnsi" w:cstheme="minorHAnsi"/>
        </w:rPr>
        <w:t xml:space="preserve">QR-kodów jest </w:t>
      </w:r>
      <w:r w:rsidR="00F74DA2">
        <w:rPr>
          <w:rFonts w:asciiTheme="minorHAnsi" w:hAnsiTheme="minorHAnsi" w:cstheme="minorHAnsi"/>
        </w:rPr>
        <w:t xml:space="preserve">umożliwienie aptekom realizacji </w:t>
      </w:r>
      <w:r w:rsidR="00F74DA2" w:rsidRPr="00F74DA2">
        <w:rPr>
          <w:rFonts w:asciiTheme="minorHAnsi" w:hAnsiTheme="minorHAnsi" w:cstheme="minorHAnsi"/>
        </w:rPr>
        <w:t>recept w trybie off-</w:t>
      </w:r>
      <w:proofErr w:type="spellStart"/>
      <w:r w:rsidR="00F74DA2" w:rsidRPr="00F74DA2">
        <w:rPr>
          <w:rFonts w:asciiTheme="minorHAnsi" w:hAnsiTheme="minorHAnsi" w:cstheme="minorHAnsi"/>
        </w:rPr>
        <w:t>line</w:t>
      </w:r>
      <w:proofErr w:type="spellEnd"/>
      <w:r w:rsidR="00F74DA2">
        <w:rPr>
          <w:rFonts w:asciiTheme="minorHAnsi" w:hAnsiTheme="minorHAnsi" w:cstheme="minorHAnsi"/>
        </w:rPr>
        <w:t xml:space="preserve">, poprzez dostarczenie </w:t>
      </w:r>
      <w:r w:rsidR="001214D6">
        <w:rPr>
          <w:rFonts w:asciiTheme="minorHAnsi" w:hAnsiTheme="minorHAnsi" w:cstheme="minorHAnsi"/>
        </w:rPr>
        <w:t xml:space="preserve">w ramach kodów </w:t>
      </w:r>
      <w:r w:rsidR="00D07ADE">
        <w:rPr>
          <w:rFonts w:asciiTheme="minorHAnsi" w:hAnsiTheme="minorHAnsi" w:cstheme="minorHAnsi"/>
        </w:rPr>
        <w:t xml:space="preserve">na wydrukach dokumentów informacyjnych </w:t>
      </w:r>
      <w:r w:rsidR="00D07ADE" w:rsidRPr="7965FD9F">
        <w:rPr>
          <w:rFonts w:asciiTheme="minorHAnsi" w:hAnsiTheme="minorHAnsi" w:cstheme="minorBidi"/>
        </w:rPr>
        <w:t>na ekranie urządzeń mobilnych lub wydruku papierowym</w:t>
      </w:r>
      <w:r w:rsidR="00D07ADE">
        <w:rPr>
          <w:rFonts w:asciiTheme="minorHAnsi" w:hAnsiTheme="minorHAnsi" w:cstheme="minorHAnsi"/>
        </w:rPr>
        <w:t xml:space="preserve"> wiarygodnych, </w:t>
      </w:r>
      <w:r w:rsidR="00F74DA2">
        <w:rPr>
          <w:rFonts w:asciiTheme="minorHAnsi" w:hAnsiTheme="minorHAnsi" w:cstheme="minorHAnsi"/>
        </w:rPr>
        <w:t>wybranych danych recept.</w:t>
      </w:r>
    </w:p>
    <w:p w14:paraId="07A9AC4A" w14:textId="34835FBA" w:rsidR="006B2444" w:rsidRPr="008E5E6B" w:rsidRDefault="6E5F57FF" w:rsidP="00E9018B">
      <w:pPr>
        <w:pStyle w:val="Nagwek2"/>
      </w:pPr>
      <w:bookmarkStart w:id="4" w:name="_Toc26185237"/>
      <w:bookmarkStart w:id="5" w:name="_Toc37748923"/>
      <w:r>
        <w:t>Założenia i ograniczenia projektowe</w:t>
      </w:r>
      <w:bookmarkEnd w:id="4"/>
      <w:bookmarkEnd w:id="5"/>
    </w:p>
    <w:p w14:paraId="2EFC4015" w14:textId="5951D001" w:rsidR="006B2444" w:rsidRPr="008E5E6B" w:rsidRDefault="006B2444" w:rsidP="006B2444">
      <w:pPr>
        <w:rPr>
          <w:rFonts w:asciiTheme="minorHAnsi" w:hAnsiTheme="minorHAnsi" w:cstheme="minorHAnsi"/>
        </w:rPr>
      </w:pPr>
      <w:r w:rsidRPr="008E5E6B">
        <w:rPr>
          <w:rFonts w:asciiTheme="minorHAnsi" w:hAnsiTheme="minorHAnsi" w:cstheme="minorHAnsi"/>
        </w:rPr>
        <w:t xml:space="preserve">W ramach </w:t>
      </w:r>
      <w:r w:rsidR="00F74DA2">
        <w:rPr>
          <w:rFonts w:asciiTheme="minorHAnsi" w:hAnsiTheme="minorHAnsi" w:cstheme="minorHAnsi"/>
        </w:rPr>
        <w:t xml:space="preserve">przygotowania wydruków informacyjnych pakietu recept z wykorzystaniem QR-kodów </w:t>
      </w:r>
      <w:r w:rsidR="00F74DA2" w:rsidRPr="008E5E6B">
        <w:rPr>
          <w:rFonts w:asciiTheme="minorHAnsi" w:hAnsiTheme="minorHAnsi" w:cstheme="minorHAnsi"/>
        </w:rPr>
        <w:t>kierowano</w:t>
      </w:r>
      <w:r w:rsidR="00F74DA2">
        <w:rPr>
          <w:rFonts w:asciiTheme="minorHAnsi" w:hAnsiTheme="minorHAnsi" w:cstheme="minorHAnsi"/>
        </w:rPr>
        <w:t xml:space="preserve"> się nw. założeniami</w:t>
      </w:r>
      <w:r w:rsidRPr="008E5E6B">
        <w:rPr>
          <w:rFonts w:asciiTheme="minorHAnsi" w:hAnsiTheme="minorHAnsi" w:cstheme="minorHAnsi"/>
        </w:rPr>
        <w:t xml:space="preserve"> i ograniczenia</w:t>
      </w:r>
      <w:r w:rsidR="00F74DA2">
        <w:rPr>
          <w:rFonts w:asciiTheme="minorHAnsi" w:hAnsiTheme="minorHAnsi" w:cstheme="minorHAnsi"/>
        </w:rPr>
        <w:t>mi</w:t>
      </w:r>
      <w:r w:rsidRPr="008E5E6B">
        <w:rPr>
          <w:rFonts w:asciiTheme="minorHAnsi" w:hAnsiTheme="minorHAnsi" w:cstheme="minorHAnsi"/>
        </w:rPr>
        <w:t xml:space="preserve"> projektow</w:t>
      </w:r>
      <w:r w:rsidR="00F74DA2">
        <w:rPr>
          <w:rFonts w:asciiTheme="minorHAnsi" w:hAnsiTheme="minorHAnsi" w:cstheme="minorHAnsi"/>
        </w:rPr>
        <w:t>ymi</w:t>
      </w:r>
      <w:r w:rsidRPr="008E5E6B">
        <w:rPr>
          <w:rFonts w:asciiTheme="minorHAnsi" w:hAnsiTheme="minorHAnsi" w:cstheme="minorHAnsi"/>
        </w:rPr>
        <w:t>:</w:t>
      </w:r>
    </w:p>
    <w:p w14:paraId="10647E67" w14:textId="457A5615" w:rsidR="008E5E6B" w:rsidRPr="008E5E6B" w:rsidRDefault="008E5E6B" w:rsidP="00B76FBC">
      <w:pPr>
        <w:pStyle w:val="Akapitzlist"/>
        <w:numPr>
          <w:ilvl w:val="0"/>
          <w:numId w:val="15"/>
        </w:numPr>
        <w:spacing w:after="60"/>
        <w:ind w:left="992" w:hanging="567"/>
        <w:rPr>
          <w:rFonts w:asciiTheme="minorHAnsi" w:hAnsiTheme="minorHAnsi" w:cstheme="minorBidi"/>
        </w:rPr>
      </w:pPr>
      <w:r w:rsidRPr="7965FD9F">
        <w:rPr>
          <w:rFonts w:asciiTheme="minorHAnsi" w:hAnsiTheme="minorHAnsi" w:cstheme="minorBidi"/>
        </w:rPr>
        <w:t xml:space="preserve">Bez względu na </w:t>
      </w:r>
      <w:r w:rsidR="00E84678" w:rsidRPr="7965FD9F">
        <w:rPr>
          <w:rFonts w:asciiTheme="minorHAnsi" w:hAnsiTheme="minorHAnsi" w:cstheme="minorBidi"/>
        </w:rPr>
        <w:t xml:space="preserve">dostępność </w:t>
      </w:r>
      <w:r w:rsidRPr="7965FD9F">
        <w:rPr>
          <w:rFonts w:asciiTheme="minorHAnsi" w:hAnsiTheme="minorHAnsi" w:cstheme="minorBidi"/>
        </w:rPr>
        <w:t>Systemu P1 Usługobiorca musi mieć moż</w:t>
      </w:r>
      <w:r w:rsidR="005C5748" w:rsidRPr="7965FD9F">
        <w:rPr>
          <w:rFonts w:asciiTheme="minorHAnsi" w:hAnsiTheme="minorHAnsi" w:cstheme="minorBidi"/>
        </w:rPr>
        <w:t>liwość zrealizowania</w:t>
      </w:r>
      <w:r w:rsidR="00F25E7E" w:rsidRPr="7965FD9F">
        <w:rPr>
          <w:rFonts w:asciiTheme="minorHAnsi" w:hAnsiTheme="minorHAnsi" w:cstheme="minorBidi"/>
        </w:rPr>
        <w:t xml:space="preserve"> recepty w A</w:t>
      </w:r>
      <w:r w:rsidRPr="7965FD9F">
        <w:rPr>
          <w:rFonts w:asciiTheme="minorHAnsi" w:hAnsiTheme="minorHAnsi" w:cstheme="minorBidi"/>
        </w:rPr>
        <w:t>ptece, przy jednoczesnym zachowaniu wymogów dotyczących dokumentowania procesu i możliwie niskiego poziomu ryzyka naruszenia zasad związanych z wydawaniem leków.</w:t>
      </w:r>
    </w:p>
    <w:p w14:paraId="78A8647A" w14:textId="379986F6" w:rsidR="008E5E6B" w:rsidRPr="008E5E6B" w:rsidRDefault="008E5E6B" w:rsidP="00B76FBC">
      <w:pPr>
        <w:pStyle w:val="Akapitzlist"/>
        <w:numPr>
          <w:ilvl w:val="0"/>
          <w:numId w:val="15"/>
        </w:numPr>
        <w:spacing w:after="60"/>
        <w:ind w:left="992" w:hanging="567"/>
        <w:rPr>
          <w:rFonts w:asciiTheme="minorHAnsi" w:hAnsiTheme="minorHAnsi" w:cstheme="minorBidi"/>
        </w:rPr>
      </w:pPr>
      <w:r w:rsidRPr="7965FD9F">
        <w:rPr>
          <w:rFonts w:asciiTheme="minorHAnsi" w:hAnsiTheme="minorHAnsi" w:cstheme="minorBidi"/>
        </w:rPr>
        <w:t xml:space="preserve">Po sczytaniu kodu 1D czy 2D system zewnętrzny w pierwszej kolejności podbiera recepty z </w:t>
      </w:r>
      <w:r w:rsidR="00101553">
        <w:rPr>
          <w:rFonts w:asciiTheme="minorHAnsi" w:hAnsiTheme="minorHAnsi" w:cstheme="minorBidi"/>
        </w:rPr>
        <w:t xml:space="preserve">Systemu </w:t>
      </w:r>
      <w:r w:rsidRPr="7965FD9F">
        <w:rPr>
          <w:rFonts w:asciiTheme="minorHAnsi" w:hAnsiTheme="minorHAnsi" w:cstheme="minorBidi"/>
        </w:rPr>
        <w:t>P1</w:t>
      </w:r>
      <w:r w:rsidR="0093290D">
        <w:rPr>
          <w:rFonts w:asciiTheme="minorHAnsi" w:hAnsiTheme="minorHAnsi" w:cstheme="minorBidi"/>
        </w:rPr>
        <w:t xml:space="preserve"> </w:t>
      </w:r>
      <w:r w:rsidR="00101553">
        <w:rPr>
          <w:rFonts w:asciiTheme="minorHAnsi" w:hAnsiTheme="minorHAnsi" w:cstheme="minorBidi"/>
        </w:rPr>
        <w:t>(</w:t>
      </w:r>
      <w:r w:rsidR="0093290D">
        <w:rPr>
          <w:rFonts w:asciiTheme="minorHAnsi" w:hAnsiTheme="minorHAnsi" w:cstheme="minorBidi"/>
        </w:rPr>
        <w:t xml:space="preserve">na podstawie sczytanego </w:t>
      </w:r>
      <w:r w:rsidR="00DF538A">
        <w:rPr>
          <w:rFonts w:asciiTheme="minorHAnsi" w:hAnsiTheme="minorHAnsi" w:cstheme="minorBidi"/>
        </w:rPr>
        <w:t>klucza</w:t>
      </w:r>
      <w:r w:rsidR="00101553">
        <w:rPr>
          <w:rFonts w:asciiTheme="minorHAnsi" w:hAnsiTheme="minorHAnsi" w:cstheme="minorBidi"/>
        </w:rPr>
        <w:t>/kodu)</w:t>
      </w:r>
      <w:r w:rsidR="00EA44B5">
        <w:rPr>
          <w:rFonts w:asciiTheme="minorHAnsi" w:hAnsiTheme="minorHAnsi" w:cstheme="minorBidi"/>
        </w:rPr>
        <w:t xml:space="preserve">, </w:t>
      </w:r>
      <w:r w:rsidR="00DF538A" w:rsidRPr="7965FD9F">
        <w:rPr>
          <w:rFonts w:asciiTheme="minorHAnsi" w:hAnsiTheme="minorHAnsi" w:cstheme="minorBidi"/>
        </w:rPr>
        <w:t>jeśli</w:t>
      </w:r>
      <w:r w:rsidRPr="7965FD9F">
        <w:rPr>
          <w:rFonts w:asciiTheme="minorHAnsi" w:hAnsiTheme="minorHAnsi" w:cstheme="minorBidi"/>
        </w:rPr>
        <w:t xml:space="preserve"> brak dostępu do P1 wówczas danymi z </w:t>
      </w:r>
      <w:r w:rsidR="005C5748" w:rsidRPr="7965FD9F">
        <w:rPr>
          <w:rFonts w:asciiTheme="minorHAnsi" w:hAnsiTheme="minorHAnsi" w:cstheme="minorBidi"/>
        </w:rPr>
        <w:t>kodu QR</w:t>
      </w:r>
      <w:r w:rsidRPr="7965FD9F">
        <w:rPr>
          <w:rFonts w:asciiTheme="minorHAnsi" w:hAnsiTheme="minorHAnsi" w:cstheme="minorBidi"/>
        </w:rPr>
        <w:t xml:space="preserve"> są uzupełniane formatki aplikacji apteki i </w:t>
      </w:r>
      <w:r w:rsidR="00D07ADE">
        <w:rPr>
          <w:rFonts w:asciiTheme="minorHAnsi" w:hAnsiTheme="minorHAnsi" w:cstheme="minorBidi"/>
        </w:rPr>
        <w:t>jest możliwa</w:t>
      </w:r>
      <w:r w:rsidR="00D07ADE" w:rsidRPr="7965FD9F">
        <w:rPr>
          <w:rFonts w:asciiTheme="minorHAnsi" w:hAnsiTheme="minorHAnsi" w:cstheme="minorBidi"/>
        </w:rPr>
        <w:t xml:space="preserve"> </w:t>
      </w:r>
      <w:r w:rsidRPr="7965FD9F">
        <w:rPr>
          <w:rFonts w:asciiTheme="minorHAnsi" w:hAnsiTheme="minorHAnsi" w:cstheme="minorBidi"/>
        </w:rPr>
        <w:t>realizacja recepty.</w:t>
      </w:r>
    </w:p>
    <w:p w14:paraId="13EB5F5C" w14:textId="20ECBFAE" w:rsidR="00691493" w:rsidRDefault="008E5E6B" w:rsidP="00B76FBC">
      <w:pPr>
        <w:pStyle w:val="Akapitzlist"/>
        <w:numPr>
          <w:ilvl w:val="0"/>
          <w:numId w:val="15"/>
        </w:numPr>
        <w:spacing w:after="60"/>
        <w:ind w:left="992" w:hanging="567"/>
        <w:rPr>
          <w:rFonts w:asciiTheme="minorHAnsi" w:hAnsiTheme="minorHAnsi" w:cstheme="minorBidi"/>
        </w:rPr>
      </w:pPr>
      <w:r w:rsidRPr="7965FD9F">
        <w:rPr>
          <w:rFonts w:asciiTheme="minorHAnsi" w:hAnsiTheme="minorHAnsi" w:cstheme="minorBidi"/>
        </w:rPr>
        <w:t xml:space="preserve">Po odzyskaniu dostępu do </w:t>
      </w:r>
      <w:r w:rsidR="00F233D2" w:rsidRPr="7965FD9F">
        <w:rPr>
          <w:rFonts w:asciiTheme="minorHAnsi" w:hAnsiTheme="minorHAnsi" w:cstheme="minorBidi"/>
        </w:rPr>
        <w:t xml:space="preserve">Systemu </w:t>
      </w:r>
      <w:r w:rsidRPr="7965FD9F">
        <w:rPr>
          <w:rFonts w:asciiTheme="minorHAnsi" w:hAnsiTheme="minorHAnsi" w:cstheme="minorBidi"/>
        </w:rPr>
        <w:t xml:space="preserve">P1 system apteki </w:t>
      </w:r>
      <w:r w:rsidR="00611F06" w:rsidRPr="7965FD9F">
        <w:rPr>
          <w:rFonts w:asciiTheme="minorHAnsi" w:hAnsiTheme="minorHAnsi" w:cstheme="minorBidi"/>
        </w:rPr>
        <w:t>zapisuje</w:t>
      </w:r>
      <w:r w:rsidRPr="7965FD9F">
        <w:rPr>
          <w:rFonts w:asciiTheme="minorHAnsi" w:hAnsiTheme="minorHAnsi" w:cstheme="minorBidi"/>
        </w:rPr>
        <w:t xml:space="preserve"> </w:t>
      </w:r>
      <w:r w:rsidR="00D07ADE">
        <w:rPr>
          <w:rFonts w:asciiTheme="minorHAnsi" w:hAnsiTheme="minorHAnsi" w:cstheme="minorBidi"/>
        </w:rPr>
        <w:t xml:space="preserve">utworzony wcześniej </w:t>
      </w:r>
      <w:r w:rsidRPr="7965FD9F">
        <w:rPr>
          <w:rFonts w:asciiTheme="minorHAnsi" w:hAnsiTheme="minorHAnsi" w:cstheme="minorBidi"/>
        </w:rPr>
        <w:t>dok</w:t>
      </w:r>
      <w:r w:rsidR="006B26C6" w:rsidRPr="7965FD9F">
        <w:rPr>
          <w:rFonts w:asciiTheme="minorHAnsi" w:hAnsiTheme="minorHAnsi" w:cstheme="minorBidi"/>
        </w:rPr>
        <w:t>ument</w:t>
      </w:r>
      <w:r w:rsidRPr="7965FD9F">
        <w:rPr>
          <w:rFonts w:asciiTheme="minorHAnsi" w:hAnsiTheme="minorHAnsi" w:cstheme="minorBidi"/>
        </w:rPr>
        <w:t xml:space="preserve"> realizacji</w:t>
      </w:r>
      <w:r w:rsidR="005C5748" w:rsidRPr="7965FD9F">
        <w:rPr>
          <w:rFonts w:asciiTheme="minorHAnsi" w:hAnsiTheme="minorHAnsi" w:cstheme="minorBidi"/>
        </w:rPr>
        <w:t xml:space="preserve"> recepty</w:t>
      </w:r>
      <w:r w:rsidR="003055E9" w:rsidRPr="7965FD9F">
        <w:rPr>
          <w:rFonts w:asciiTheme="minorHAnsi" w:hAnsiTheme="minorHAnsi" w:cstheme="minorBidi"/>
        </w:rPr>
        <w:t>.</w:t>
      </w:r>
      <w:r w:rsidRPr="7965FD9F">
        <w:rPr>
          <w:rFonts w:asciiTheme="minorHAnsi" w:hAnsiTheme="minorHAnsi" w:cstheme="minorBidi"/>
        </w:rPr>
        <w:t xml:space="preserve">  </w:t>
      </w:r>
    </w:p>
    <w:p w14:paraId="084F09C2" w14:textId="55A9DE38" w:rsidR="000C784F" w:rsidRPr="000C784F" w:rsidRDefault="005C5748" w:rsidP="00B76FBC">
      <w:pPr>
        <w:pStyle w:val="Akapitzlist"/>
        <w:numPr>
          <w:ilvl w:val="0"/>
          <w:numId w:val="15"/>
        </w:numPr>
        <w:spacing w:after="60"/>
        <w:ind w:left="992" w:hanging="567"/>
        <w:rPr>
          <w:rFonts w:asciiTheme="minorHAnsi" w:hAnsiTheme="minorHAnsi" w:cstheme="minorBidi"/>
        </w:rPr>
      </w:pPr>
      <w:r w:rsidRPr="7965FD9F">
        <w:rPr>
          <w:rFonts w:asciiTheme="minorHAnsi" w:hAnsiTheme="minorHAnsi" w:cstheme="minorBidi"/>
        </w:rPr>
        <w:t xml:space="preserve">Dokument informacyjny recepty powinien </w:t>
      </w:r>
      <w:r w:rsidR="000C784F" w:rsidRPr="7965FD9F">
        <w:rPr>
          <w:rFonts w:asciiTheme="minorHAnsi" w:hAnsiTheme="minorHAnsi" w:cstheme="minorBidi"/>
        </w:rPr>
        <w:t>posia</w:t>
      </w:r>
      <w:r w:rsidR="007B74FC" w:rsidRPr="7965FD9F">
        <w:rPr>
          <w:rFonts w:asciiTheme="minorHAnsi" w:hAnsiTheme="minorHAnsi" w:cstheme="minorBidi"/>
        </w:rPr>
        <w:t>da</w:t>
      </w:r>
      <w:r w:rsidR="000C784F" w:rsidRPr="7965FD9F">
        <w:rPr>
          <w:rFonts w:asciiTheme="minorHAnsi" w:hAnsiTheme="minorHAnsi" w:cstheme="minorBidi"/>
        </w:rPr>
        <w:t xml:space="preserve">ć cechy umożliwiające </w:t>
      </w:r>
      <w:r w:rsidRPr="7965FD9F">
        <w:rPr>
          <w:rFonts w:asciiTheme="minorHAnsi" w:hAnsiTheme="minorHAnsi" w:cstheme="minorBidi"/>
        </w:rPr>
        <w:t>weryfikacje jego</w:t>
      </w:r>
      <w:r w:rsidR="000C784F" w:rsidRPr="7965FD9F">
        <w:rPr>
          <w:rFonts w:asciiTheme="minorHAnsi" w:hAnsiTheme="minorHAnsi" w:cstheme="minorBidi"/>
        </w:rPr>
        <w:t xml:space="preserve"> autentyczności bez dostępu do centralnego systemu P1. </w:t>
      </w:r>
    </w:p>
    <w:p w14:paraId="7F10D2EE" w14:textId="015FB323" w:rsidR="00B55782" w:rsidRDefault="6BDA53D9" w:rsidP="00B76FBC">
      <w:pPr>
        <w:pStyle w:val="Akapitzlist"/>
        <w:numPr>
          <w:ilvl w:val="0"/>
          <w:numId w:val="15"/>
        </w:numPr>
        <w:spacing w:after="60"/>
        <w:ind w:left="992" w:hanging="567"/>
        <w:rPr>
          <w:rFonts w:asciiTheme="minorHAnsi" w:hAnsiTheme="minorHAnsi" w:cstheme="minorBidi"/>
        </w:rPr>
      </w:pPr>
      <w:r w:rsidRPr="7965FD9F">
        <w:rPr>
          <w:rFonts w:asciiTheme="minorHAnsi" w:hAnsiTheme="minorHAnsi" w:cstheme="minorBidi"/>
        </w:rPr>
        <w:t>Dane osobowe Usługobiorcy powinny być zabezpieczone przed odczytaniem dla osoby postronnej za pomocą czytnika kodów 2D.</w:t>
      </w:r>
    </w:p>
    <w:p w14:paraId="2E8548A1" w14:textId="434D7E8A" w:rsidR="005D05DC" w:rsidRPr="00611F06" w:rsidRDefault="6BDA53D9" w:rsidP="00B76FBC">
      <w:pPr>
        <w:pStyle w:val="Akapitzlist"/>
        <w:numPr>
          <w:ilvl w:val="0"/>
          <w:numId w:val="15"/>
        </w:numPr>
        <w:spacing w:after="60"/>
        <w:ind w:left="992" w:hanging="567"/>
        <w:rPr>
          <w:rFonts w:asciiTheme="minorHAnsi" w:hAnsiTheme="minorHAnsi" w:cstheme="minorBidi"/>
        </w:rPr>
      </w:pPr>
      <w:r w:rsidRPr="7965FD9F">
        <w:rPr>
          <w:rFonts w:asciiTheme="minorHAnsi" w:hAnsiTheme="minorHAnsi" w:cstheme="minorBidi"/>
        </w:rPr>
        <w:t xml:space="preserve">Dane w QR kodzie powinny być zabezpieczone przed modyfikacją danych i </w:t>
      </w:r>
      <w:r w:rsidR="00D07ADE">
        <w:rPr>
          <w:rFonts w:asciiTheme="minorHAnsi" w:hAnsiTheme="minorHAnsi" w:cstheme="minorBidi"/>
        </w:rPr>
        <w:t>umożliwiać weryfikację</w:t>
      </w:r>
      <w:r w:rsidR="00D07ADE" w:rsidRPr="7965FD9F">
        <w:rPr>
          <w:rFonts w:asciiTheme="minorHAnsi" w:hAnsiTheme="minorHAnsi" w:cstheme="minorBidi"/>
        </w:rPr>
        <w:t xml:space="preserve"> integralnoś</w:t>
      </w:r>
      <w:r w:rsidR="00D07ADE">
        <w:rPr>
          <w:rFonts w:asciiTheme="minorHAnsi" w:hAnsiTheme="minorHAnsi" w:cstheme="minorBidi"/>
        </w:rPr>
        <w:t>ci</w:t>
      </w:r>
      <w:r w:rsidR="00D07ADE" w:rsidRPr="7965FD9F">
        <w:rPr>
          <w:rFonts w:asciiTheme="minorHAnsi" w:hAnsiTheme="minorHAnsi" w:cstheme="minorBidi"/>
        </w:rPr>
        <w:t xml:space="preserve"> </w:t>
      </w:r>
      <w:r w:rsidRPr="7965FD9F">
        <w:rPr>
          <w:rFonts w:asciiTheme="minorHAnsi" w:hAnsiTheme="minorHAnsi" w:cstheme="minorBidi"/>
        </w:rPr>
        <w:t>informacji.</w:t>
      </w:r>
    </w:p>
    <w:p w14:paraId="254938C6" w14:textId="2314A5DA" w:rsidR="00574BEE" w:rsidRPr="00574BEE" w:rsidRDefault="6BDA53D9" w:rsidP="00B76FBC">
      <w:pPr>
        <w:pStyle w:val="Akapitzlist"/>
        <w:numPr>
          <w:ilvl w:val="0"/>
          <w:numId w:val="15"/>
        </w:numPr>
        <w:spacing w:after="60"/>
        <w:ind w:left="992" w:hanging="567"/>
        <w:rPr>
          <w:rFonts w:cs="Calibri"/>
        </w:rPr>
      </w:pPr>
      <w:r w:rsidRPr="5F3ED062">
        <w:rPr>
          <w:rFonts w:asciiTheme="minorHAnsi" w:hAnsiTheme="minorHAnsi" w:cstheme="minorBidi"/>
        </w:rPr>
        <w:t>Pacjent ma prawo ujawnić w aptece t</w:t>
      </w:r>
      <w:r w:rsidR="00C04949">
        <w:rPr>
          <w:rFonts w:asciiTheme="minorHAnsi" w:hAnsiTheme="minorHAnsi" w:cstheme="minorBidi"/>
        </w:rPr>
        <w:t>ylko niektóre recepty z pakietu (</w:t>
      </w:r>
      <w:r w:rsidR="00D07ADE">
        <w:rPr>
          <w:rFonts w:asciiTheme="minorHAnsi" w:hAnsiTheme="minorHAnsi" w:cstheme="minorBidi"/>
        </w:rPr>
        <w:t xml:space="preserve">wydruki </w:t>
      </w:r>
      <w:r w:rsidR="00D07ADE" w:rsidRPr="7965FD9F">
        <w:rPr>
          <w:rFonts w:asciiTheme="minorHAnsi" w:hAnsiTheme="minorHAnsi" w:cstheme="minorBidi"/>
        </w:rPr>
        <w:t>informa</w:t>
      </w:r>
      <w:r w:rsidR="00D07ADE">
        <w:rPr>
          <w:rFonts w:asciiTheme="minorHAnsi" w:hAnsiTheme="minorHAnsi" w:cstheme="minorBidi"/>
        </w:rPr>
        <w:t>cyjne</w:t>
      </w:r>
      <w:r w:rsidR="00D07ADE" w:rsidRPr="7965FD9F">
        <w:rPr>
          <w:rFonts w:asciiTheme="minorHAnsi" w:hAnsiTheme="minorHAnsi" w:cstheme="minorBidi"/>
        </w:rPr>
        <w:t xml:space="preserve"> </w:t>
      </w:r>
      <w:r w:rsidR="00C04949" w:rsidRPr="7965FD9F">
        <w:rPr>
          <w:rFonts w:asciiTheme="minorHAnsi" w:hAnsiTheme="minorHAnsi" w:cstheme="minorBidi"/>
        </w:rPr>
        <w:t xml:space="preserve">o </w:t>
      </w:r>
      <w:r w:rsidR="00D07ADE" w:rsidRPr="7965FD9F">
        <w:rPr>
          <w:rFonts w:asciiTheme="minorHAnsi" w:hAnsiTheme="minorHAnsi" w:cstheme="minorBidi"/>
        </w:rPr>
        <w:t>recep</w:t>
      </w:r>
      <w:r w:rsidR="00D07ADE">
        <w:rPr>
          <w:rFonts w:asciiTheme="minorHAnsi" w:hAnsiTheme="minorHAnsi" w:cstheme="minorBidi"/>
        </w:rPr>
        <w:t>tach w pakiecie</w:t>
      </w:r>
      <w:r w:rsidR="00D07ADE" w:rsidRPr="7965FD9F">
        <w:rPr>
          <w:rFonts w:asciiTheme="minorHAnsi" w:hAnsiTheme="minorHAnsi" w:cstheme="minorBidi"/>
        </w:rPr>
        <w:t xml:space="preserve"> </w:t>
      </w:r>
      <w:r w:rsidR="00C04949" w:rsidRPr="7965FD9F">
        <w:rPr>
          <w:rFonts w:asciiTheme="minorHAnsi" w:hAnsiTheme="minorHAnsi" w:cstheme="minorBidi"/>
        </w:rPr>
        <w:t>na ekranie urządzeń mobilnych lub wydruku papierowym</w:t>
      </w:r>
      <w:r w:rsidR="00C04949">
        <w:rPr>
          <w:rFonts w:asciiTheme="minorHAnsi" w:hAnsiTheme="minorHAnsi" w:cstheme="minorBidi"/>
        </w:rPr>
        <w:t>).</w:t>
      </w:r>
    </w:p>
    <w:p w14:paraId="06E0DBA5" w14:textId="13725C3C" w:rsidR="00574BEE" w:rsidRPr="00574BEE" w:rsidRDefault="00574BEE" w:rsidP="00B76FBC">
      <w:pPr>
        <w:pStyle w:val="Akapitzlist"/>
        <w:numPr>
          <w:ilvl w:val="0"/>
          <w:numId w:val="15"/>
        </w:numPr>
        <w:spacing w:after="60"/>
        <w:ind w:left="992" w:hanging="567"/>
        <w:rPr>
          <w:rFonts w:cs="Calibri"/>
        </w:rPr>
      </w:pPr>
      <w:r w:rsidRPr="00574BEE">
        <w:rPr>
          <w:rFonts w:asciiTheme="minorHAnsi" w:hAnsiTheme="minorHAnsi" w:cstheme="minorBidi"/>
        </w:rPr>
        <w:lastRenderedPageBreak/>
        <w:t xml:space="preserve">QR kod nie powinien wykorzystywać Extended Channel </w:t>
      </w:r>
      <w:proofErr w:type="spellStart"/>
      <w:r w:rsidRPr="00574BEE">
        <w:rPr>
          <w:rFonts w:asciiTheme="minorHAnsi" w:hAnsiTheme="minorHAnsi" w:cstheme="minorBidi"/>
        </w:rPr>
        <w:t>Interpretation</w:t>
      </w:r>
      <w:proofErr w:type="spellEnd"/>
      <w:r w:rsidRPr="00574BEE">
        <w:rPr>
          <w:rFonts w:asciiTheme="minorHAnsi" w:hAnsiTheme="minorHAnsi" w:cstheme="minorBidi"/>
        </w:rPr>
        <w:t xml:space="preserve"> (ECI) do przekazywania informacji o zastosowanej stronie kodowej z uwagi na to, że nie wszystkie czytniki potrafią poprawnie ją odczytać.</w:t>
      </w:r>
    </w:p>
    <w:p w14:paraId="519BEA8A" w14:textId="77777777" w:rsidR="00574BEE" w:rsidRPr="00574BEE" w:rsidRDefault="007E4820" w:rsidP="00B76FBC">
      <w:pPr>
        <w:pStyle w:val="Akapitzlist"/>
        <w:numPr>
          <w:ilvl w:val="0"/>
          <w:numId w:val="15"/>
        </w:numPr>
        <w:spacing w:after="60"/>
        <w:ind w:left="992" w:hanging="567"/>
        <w:rPr>
          <w:rFonts w:cs="Calibri"/>
        </w:rPr>
      </w:pPr>
      <w:r w:rsidRPr="00851A61">
        <w:rPr>
          <w:rFonts w:asciiTheme="minorHAnsi" w:hAnsiTheme="minorHAnsi" w:cstheme="minorBidi"/>
        </w:rPr>
        <w:t xml:space="preserve">Dokumenty </w:t>
      </w:r>
      <w:r w:rsidR="6E5F57FF" w:rsidRPr="00851A61">
        <w:rPr>
          <w:rFonts w:asciiTheme="minorHAnsi" w:hAnsiTheme="minorHAnsi" w:cstheme="minorBidi"/>
        </w:rPr>
        <w:t>recepty i realizacji recepty w systemie P1 są zapisywane w kodowaniu</w:t>
      </w:r>
      <w:r w:rsidR="16C9919E" w:rsidRPr="00851A61">
        <w:rPr>
          <w:rFonts w:asciiTheme="minorHAnsi" w:hAnsiTheme="minorHAnsi" w:cstheme="minorBidi"/>
        </w:rPr>
        <w:t xml:space="preserve"> </w:t>
      </w:r>
      <w:r w:rsidR="6E5F57FF">
        <w:t>UTF</w:t>
      </w:r>
      <w:r w:rsidR="1A9DC3EA">
        <w:t>-</w:t>
      </w:r>
      <w:r w:rsidR="6E5F57FF">
        <w:t>8</w:t>
      </w:r>
      <w:r w:rsidR="78651EA0">
        <w:t>.</w:t>
      </w:r>
      <w:r w:rsidR="00AE2BCC">
        <w:t xml:space="preserve"> Znaki alfanumeryczne w kodach kreskowych </w:t>
      </w:r>
      <w:r w:rsidR="00851A61">
        <w:t>są zapisywane w kodowaniu UTF-8 (p</w:t>
      </w:r>
      <w:r w:rsidR="00851A61" w:rsidRPr="00851A61">
        <w:t>rzekazywania kodowania UTF-8 w QR kodzie bez wykorzystania ECI zostanie zapewnione przez wykorzystanie kompresji danych oraz kodowania Base64</w:t>
      </w:r>
      <w:r w:rsidR="00851A61">
        <w:t>)</w:t>
      </w:r>
      <w:r w:rsidR="00851A61" w:rsidRPr="00851A61">
        <w:t>.</w:t>
      </w:r>
    </w:p>
    <w:p w14:paraId="1B697489" w14:textId="6851F2F1" w:rsidR="00574BEE" w:rsidRPr="00574BEE" w:rsidRDefault="00666BC9" w:rsidP="00B76FBC">
      <w:pPr>
        <w:pStyle w:val="Akapitzlist"/>
        <w:numPr>
          <w:ilvl w:val="0"/>
          <w:numId w:val="15"/>
        </w:numPr>
        <w:spacing w:after="60"/>
        <w:ind w:left="992" w:hanging="567"/>
        <w:rPr>
          <w:rFonts w:cs="Calibri"/>
        </w:rPr>
      </w:pPr>
      <w:r>
        <w:t>Zastosowanie</w:t>
      </w:r>
      <w:r w:rsidR="00574BEE">
        <w:t xml:space="preserve"> poziom</w:t>
      </w:r>
      <w:r>
        <w:t>u</w:t>
      </w:r>
      <w:r w:rsidR="00574BEE">
        <w:t xml:space="preserve"> korekcji błędów do generowania fotokodu w celu łatwiejszego </w:t>
      </w:r>
      <w:r>
        <w:t xml:space="preserve">jego </w:t>
      </w:r>
      <w:r w:rsidR="00574BEE">
        <w:t>zeskanowania (</w:t>
      </w:r>
      <w:r w:rsidR="00101553">
        <w:t>p</w:t>
      </w:r>
      <w:r w:rsidR="00574BEE" w:rsidRPr="00574BEE">
        <w:t xml:space="preserve">oziom L – </w:t>
      </w:r>
      <w:r>
        <w:t xml:space="preserve">L – z uwagi na dużą ilość danych potrzebną do przekazania i ograniczone miejsce w QR kodzie zastosowano najniższy poziom). </w:t>
      </w:r>
    </w:p>
    <w:p w14:paraId="66421A8D" w14:textId="2AE1E9B5" w:rsidR="035CE72E" w:rsidRDefault="035CE72E" w:rsidP="00B76FBC">
      <w:pPr>
        <w:pStyle w:val="Akapitzlist"/>
        <w:numPr>
          <w:ilvl w:val="0"/>
          <w:numId w:val="15"/>
        </w:numPr>
        <w:spacing w:after="60"/>
        <w:ind w:left="992" w:hanging="567"/>
      </w:pPr>
      <w:r>
        <w:t xml:space="preserve">Dane do QR kodu </w:t>
      </w:r>
      <w:r w:rsidR="00101553">
        <w:t xml:space="preserve">są </w:t>
      </w:r>
      <w:r>
        <w:t>pobierane z części strukturalnej recep</w:t>
      </w:r>
      <w:r w:rsidR="4AD3E8C1">
        <w:t>t</w:t>
      </w:r>
      <w:r w:rsidR="7B020CA2">
        <w:t>y</w:t>
      </w:r>
      <w:r w:rsidR="00101553">
        <w:t xml:space="preserve"> -</w:t>
      </w:r>
      <w:r w:rsidR="4CBECBDF">
        <w:t xml:space="preserve"> dokumenty recept zapisywane </w:t>
      </w:r>
      <w:r w:rsidR="00101553">
        <w:t xml:space="preserve">w P1 z uwzględnieniem reguł </w:t>
      </w:r>
      <w:r w:rsidR="00666BC9">
        <w:t xml:space="preserve">walidujących </w:t>
      </w:r>
      <w:r w:rsidR="00101553">
        <w:t>poprawność bloku narracyjnego.</w:t>
      </w:r>
    </w:p>
    <w:p w14:paraId="00F56A2A" w14:textId="3364272B" w:rsidR="00FA1401" w:rsidRDefault="00FA1401" w:rsidP="00B76FBC">
      <w:pPr>
        <w:pStyle w:val="Akapitzlist"/>
        <w:numPr>
          <w:ilvl w:val="0"/>
          <w:numId w:val="15"/>
        </w:numPr>
        <w:spacing w:after="60"/>
        <w:ind w:left="992" w:hanging="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Kod QR na wydruku ma zawsze stałą wielkość bez względu na zakres danych biznesowych, co powoduje konieczność zastosowania ograniczeń w długości znaków (priorytet</w:t>
      </w:r>
      <w:r w:rsidR="00F20271">
        <w:rPr>
          <w:rFonts w:asciiTheme="minorHAnsi" w:hAnsiTheme="minorHAnsi" w:cstheme="minorHAnsi"/>
        </w:rPr>
        <w:t>em</w:t>
      </w:r>
      <w:r>
        <w:rPr>
          <w:rFonts w:asciiTheme="minorHAnsi" w:hAnsiTheme="minorHAnsi" w:cstheme="minorHAnsi"/>
        </w:rPr>
        <w:t xml:space="preserve"> jest zapewnienie czytelności QR-kodów</w:t>
      </w:r>
      <w:r w:rsidR="001214D6">
        <w:rPr>
          <w:rFonts w:asciiTheme="minorHAnsi" w:hAnsiTheme="minorHAnsi" w:cstheme="minorHAnsi"/>
        </w:rPr>
        <w:t xml:space="preserve"> kosztem przekazania mniejszej ilości danych</w:t>
      </w:r>
      <w:r>
        <w:rPr>
          <w:rFonts w:asciiTheme="minorHAnsi" w:hAnsiTheme="minorHAnsi" w:cstheme="minorHAnsi"/>
        </w:rPr>
        <w:t>).</w:t>
      </w:r>
    </w:p>
    <w:p w14:paraId="243F6694" w14:textId="77777777" w:rsidR="00903642" w:rsidRPr="001800AA" w:rsidRDefault="00903642" w:rsidP="00903642">
      <w:pPr>
        <w:pStyle w:val="Akapitzlist"/>
        <w:spacing w:after="60"/>
        <w:ind w:left="992"/>
        <w:rPr>
          <w:rFonts w:asciiTheme="minorHAnsi" w:hAnsiTheme="minorHAnsi" w:cstheme="minorHAnsi"/>
        </w:rPr>
      </w:pPr>
    </w:p>
    <w:p w14:paraId="3516CCA3" w14:textId="65B7B26A" w:rsidR="00BB4520" w:rsidRPr="007B11F7" w:rsidRDefault="0093290D" w:rsidP="00E9018B">
      <w:pPr>
        <w:pStyle w:val="Nagwek2"/>
      </w:pPr>
      <w:bookmarkStart w:id="6" w:name="_Toc37748924"/>
      <w:r>
        <w:t>Proces realizacji recepty z użyciem QR-kodu</w:t>
      </w:r>
      <w:bookmarkEnd w:id="6"/>
    </w:p>
    <w:p w14:paraId="516797DB" w14:textId="32B94241" w:rsidR="00F20271" w:rsidRDefault="00EF2075" w:rsidP="00F20271">
      <w:pPr>
        <w:spacing w:line="312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 stronie systemu gabinetowego Usługodawcy p</w:t>
      </w:r>
      <w:r w:rsidR="0093247E" w:rsidRPr="00F20271">
        <w:rPr>
          <w:rFonts w:asciiTheme="minorHAnsi" w:hAnsiTheme="minorHAnsi" w:cstheme="minorHAnsi"/>
        </w:rPr>
        <w:t>racownik medyczny</w:t>
      </w:r>
      <w:r w:rsidR="008E5E6B" w:rsidRPr="00F20271">
        <w:rPr>
          <w:rFonts w:asciiTheme="minorHAnsi" w:hAnsiTheme="minorHAnsi" w:cstheme="minorHAnsi"/>
        </w:rPr>
        <w:t xml:space="preserve"> tworzy pakiet recept</w:t>
      </w:r>
      <w:r>
        <w:rPr>
          <w:rFonts w:asciiTheme="minorHAnsi" w:hAnsiTheme="minorHAnsi" w:cstheme="minorHAnsi"/>
        </w:rPr>
        <w:t>,</w:t>
      </w:r>
      <w:r w:rsidR="008E5E6B" w:rsidRPr="00F20271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który</w:t>
      </w:r>
      <w:r w:rsidR="008E5E6B" w:rsidRPr="00F20271">
        <w:rPr>
          <w:rFonts w:asciiTheme="minorHAnsi" w:hAnsiTheme="minorHAnsi" w:cstheme="minorHAnsi"/>
        </w:rPr>
        <w:t xml:space="preserve"> zapisywany jest w systemie P1</w:t>
      </w:r>
      <w:r w:rsidR="00F20271">
        <w:rPr>
          <w:rFonts w:asciiTheme="minorHAnsi" w:hAnsiTheme="minorHAnsi" w:cstheme="minorHAnsi"/>
        </w:rPr>
        <w:t>, zaś Usługobiorca</w:t>
      </w:r>
      <w:r w:rsidR="00240CCF">
        <w:rPr>
          <w:rFonts w:asciiTheme="minorHAnsi" w:hAnsiTheme="minorHAnsi" w:cstheme="minorHAnsi"/>
        </w:rPr>
        <w:t>/Opiekun</w:t>
      </w:r>
      <w:r w:rsidR="00F20271">
        <w:rPr>
          <w:rFonts w:asciiTheme="minorHAnsi" w:hAnsiTheme="minorHAnsi" w:cstheme="minorHAnsi"/>
        </w:rPr>
        <w:t xml:space="preserve"> za pośrednictwem portalu IKP, </w:t>
      </w:r>
      <w:r w:rsidR="00306C32">
        <w:rPr>
          <w:rFonts w:asciiTheme="minorHAnsi" w:hAnsiTheme="minorHAnsi" w:cstheme="minorHAnsi"/>
        </w:rPr>
        <w:t xml:space="preserve">aplikacji </w:t>
      </w:r>
      <w:proofErr w:type="spellStart"/>
      <w:r w:rsidR="00306C32">
        <w:rPr>
          <w:rFonts w:asciiTheme="minorHAnsi" w:hAnsiTheme="minorHAnsi" w:cstheme="minorHAnsi"/>
        </w:rPr>
        <w:t>mObywatel</w:t>
      </w:r>
      <w:proofErr w:type="spellEnd"/>
      <w:r w:rsidR="00666BC9">
        <w:rPr>
          <w:rFonts w:asciiTheme="minorHAnsi" w:hAnsiTheme="minorHAnsi" w:cstheme="minorHAnsi"/>
        </w:rPr>
        <w:t>,</w:t>
      </w:r>
      <w:r w:rsidR="00F20271">
        <w:rPr>
          <w:rFonts w:asciiTheme="minorHAnsi" w:hAnsiTheme="minorHAnsi" w:cstheme="minorHAnsi"/>
        </w:rPr>
        <w:t xml:space="preserve"> powiadomienia e-mail </w:t>
      </w:r>
      <w:r w:rsidR="00666BC9">
        <w:rPr>
          <w:rFonts w:asciiTheme="minorHAnsi" w:hAnsiTheme="minorHAnsi" w:cstheme="minorHAnsi"/>
        </w:rPr>
        <w:t xml:space="preserve">lub otrzymanego wydruku </w:t>
      </w:r>
      <w:r w:rsidR="00F20271">
        <w:rPr>
          <w:rFonts w:asciiTheme="minorHAnsi" w:hAnsiTheme="minorHAnsi" w:cstheme="minorHAnsi"/>
        </w:rPr>
        <w:t>uzyskuje dostęp do dokumentu informacyjnego pakietu recept.</w:t>
      </w:r>
    </w:p>
    <w:p w14:paraId="30F847C1" w14:textId="17FFF7F1" w:rsidR="00D46B58" w:rsidRDefault="008E5E6B" w:rsidP="00F20271">
      <w:pPr>
        <w:spacing w:line="312" w:lineRule="auto"/>
        <w:rPr>
          <w:rFonts w:asciiTheme="minorHAnsi" w:hAnsiTheme="minorHAnsi" w:cstheme="minorHAnsi"/>
        </w:rPr>
      </w:pPr>
      <w:r w:rsidRPr="00F20271">
        <w:rPr>
          <w:rFonts w:asciiTheme="minorHAnsi" w:hAnsiTheme="minorHAnsi" w:cstheme="minorHAnsi"/>
        </w:rPr>
        <w:t xml:space="preserve">Wydruk informacyjny obejmuje: </w:t>
      </w:r>
      <w:r w:rsidR="00784682" w:rsidRPr="00F20271">
        <w:rPr>
          <w:rFonts w:asciiTheme="minorHAnsi" w:hAnsiTheme="minorHAnsi" w:cstheme="minorHAnsi"/>
        </w:rPr>
        <w:t>dane pakietu</w:t>
      </w:r>
      <w:r w:rsidR="00240CCF">
        <w:rPr>
          <w:rFonts w:asciiTheme="minorHAnsi" w:hAnsiTheme="minorHAnsi" w:cstheme="minorHAnsi"/>
        </w:rPr>
        <w:t xml:space="preserve"> </w:t>
      </w:r>
      <w:r w:rsidR="00883662" w:rsidRPr="00F20271">
        <w:rPr>
          <w:rFonts w:asciiTheme="minorHAnsi" w:hAnsiTheme="minorHAnsi" w:cstheme="minorHAnsi"/>
        </w:rPr>
        <w:t>wraz z kodem QR</w:t>
      </w:r>
      <w:r w:rsidR="0004531D" w:rsidRPr="00F20271">
        <w:rPr>
          <w:rFonts w:asciiTheme="minorHAnsi" w:hAnsiTheme="minorHAnsi" w:cstheme="minorHAnsi"/>
        </w:rPr>
        <w:t xml:space="preserve"> pakietu</w:t>
      </w:r>
      <w:r w:rsidR="00784682" w:rsidRPr="00F20271">
        <w:rPr>
          <w:rFonts w:asciiTheme="minorHAnsi" w:hAnsiTheme="minorHAnsi" w:cstheme="minorHAnsi"/>
        </w:rPr>
        <w:t xml:space="preserve"> oraz </w:t>
      </w:r>
      <w:r w:rsidR="00AE2BCC" w:rsidRPr="00F20271">
        <w:rPr>
          <w:rFonts w:asciiTheme="minorHAnsi" w:hAnsiTheme="minorHAnsi" w:cstheme="minorHAnsi"/>
        </w:rPr>
        <w:t xml:space="preserve">dane </w:t>
      </w:r>
      <w:r w:rsidR="00784682" w:rsidRPr="00F20271">
        <w:rPr>
          <w:rFonts w:asciiTheme="minorHAnsi" w:hAnsiTheme="minorHAnsi" w:cstheme="minorHAnsi"/>
        </w:rPr>
        <w:t>dla każdej recepty wraz z</w:t>
      </w:r>
      <w:r w:rsidRPr="00F20271">
        <w:rPr>
          <w:rFonts w:asciiTheme="minorHAnsi" w:hAnsiTheme="minorHAnsi" w:cstheme="minorHAnsi"/>
        </w:rPr>
        <w:t xml:space="preserve"> </w:t>
      </w:r>
      <w:r w:rsidR="00802734" w:rsidRPr="00F20271">
        <w:rPr>
          <w:rFonts w:asciiTheme="minorHAnsi" w:hAnsiTheme="minorHAnsi" w:cstheme="minorHAnsi"/>
        </w:rPr>
        <w:t>kod</w:t>
      </w:r>
      <w:r w:rsidR="00784682" w:rsidRPr="00F20271">
        <w:rPr>
          <w:rFonts w:asciiTheme="minorHAnsi" w:hAnsiTheme="minorHAnsi" w:cstheme="minorHAnsi"/>
        </w:rPr>
        <w:t>em</w:t>
      </w:r>
      <w:r w:rsidR="00802734" w:rsidRPr="00F20271">
        <w:rPr>
          <w:rFonts w:asciiTheme="minorHAnsi" w:hAnsiTheme="minorHAnsi" w:cstheme="minorHAnsi"/>
        </w:rPr>
        <w:t xml:space="preserve"> QR</w:t>
      </w:r>
      <w:r w:rsidR="0004531D" w:rsidRPr="00F20271">
        <w:rPr>
          <w:rFonts w:asciiTheme="minorHAnsi" w:hAnsiTheme="minorHAnsi" w:cstheme="minorHAnsi"/>
        </w:rPr>
        <w:t xml:space="preserve"> </w:t>
      </w:r>
      <w:r w:rsidR="00306C32">
        <w:rPr>
          <w:rFonts w:asciiTheme="minorHAnsi" w:hAnsiTheme="minorHAnsi" w:cstheme="minorHAnsi"/>
        </w:rPr>
        <w:t xml:space="preserve">dla każdej </w:t>
      </w:r>
      <w:r w:rsidR="0004531D" w:rsidRPr="00F20271">
        <w:rPr>
          <w:rFonts w:asciiTheme="minorHAnsi" w:hAnsiTheme="minorHAnsi" w:cstheme="minorHAnsi"/>
        </w:rPr>
        <w:t>recepty</w:t>
      </w:r>
      <w:r w:rsidR="00853D15" w:rsidRPr="00F20271">
        <w:rPr>
          <w:rFonts w:asciiTheme="minorHAnsi" w:hAnsiTheme="minorHAnsi" w:cstheme="minorHAnsi"/>
        </w:rPr>
        <w:t xml:space="preserve">. </w:t>
      </w:r>
    </w:p>
    <w:p w14:paraId="5AF50FC5" w14:textId="77777777" w:rsidR="001800AA" w:rsidRDefault="001800AA" w:rsidP="001800AA">
      <w:pPr>
        <w:pStyle w:val="Legenda"/>
      </w:pPr>
      <w:bookmarkStart w:id="7" w:name="_Toc37316503"/>
      <w:r>
        <w:lastRenderedPageBreak/>
        <w:t xml:space="preserve">Rysunek </w:t>
      </w:r>
      <w:r>
        <w:fldChar w:fldCharType="begin"/>
      </w:r>
      <w:r>
        <w:instrText>SEQ Rysunek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Przykładowy wydruk dokumentu informacyjnego zawierającego QR-kody</w:t>
      </w:r>
      <w:bookmarkEnd w:id="7"/>
    </w:p>
    <w:p w14:paraId="066AE3A5" w14:textId="77777777" w:rsidR="001800AA" w:rsidRDefault="001800AA" w:rsidP="001800AA">
      <w:pPr>
        <w:ind w:left="708"/>
        <w:jc w:val="center"/>
      </w:pPr>
      <w:r>
        <w:rPr>
          <w:noProof/>
          <w:lang w:eastAsia="pl-PL"/>
        </w:rPr>
        <w:drawing>
          <wp:inline distT="0" distB="0" distL="0" distR="0" wp14:anchorId="4DABD3B5" wp14:editId="1AA171D2">
            <wp:extent cx="2592125" cy="3430633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4016" cy="3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0DC437" w14:textId="082F8910" w:rsidR="00EF2075" w:rsidRDefault="008E5E6B" w:rsidP="00F20271">
      <w:pPr>
        <w:spacing w:line="312" w:lineRule="auto"/>
        <w:rPr>
          <w:rFonts w:asciiTheme="minorHAnsi" w:hAnsiTheme="minorHAnsi" w:cstheme="minorHAnsi"/>
        </w:rPr>
      </w:pPr>
      <w:r w:rsidRPr="00F20271">
        <w:rPr>
          <w:rFonts w:asciiTheme="minorHAnsi" w:hAnsiTheme="minorHAnsi" w:cstheme="minorHAnsi"/>
        </w:rPr>
        <w:t xml:space="preserve">W przypadku dokumentu informacyjnego wydrukowanego w formie papierowej lub </w:t>
      </w:r>
      <w:r w:rsidR="00666BC9">
        <w:rPr>
          <w:rFonts w:asciiTheme="minorHAnsi" w:hAnsiTheme="minorHAnsi" w:cstheme="minorHAnsi"/>
        </w:rPr>
        <w:t>znajdującego się na</w:t>
      </w:r>
      <w:r w:rsidR="00666BC9" w:rsidRPr="00F20271">
        <w:rPr>
          <w:rFonts w:asciiTheme="minorHAnsi" w:hAnsiTheme="minorHAnsi" w:cstheme="minorHAnsi"/>
        </w:rPr>
        <w:t xml:space="preserve"> </w:t>
      </w:r>
      <w:r w:rsidRPr="00F20271">
        <w:rPr>
          <w:rFonts w:asciiTheme="minorHAnsi" w:hAnsiTheme="minorHAnsi" w:cstheme="minorHAnsi"/>
        </w:rPr>
        <w:t>urząd</w:t>
      </w:r>
      <w:r w:rsidR="00784682" w:rsidRPr="00F20271">
        <w:rPr>
          <w:rFonts w:asciiTheme="minorHAnsi" w:hAnsiTheme="minorHAnsi" w:cstheme="minorHAnsi"/>
        </w:rPr>
        <w:t>zeniu klienta pracownik A</w:t>
      </w:r>
      <w:r w:rsidRPr="00F20271">
        <w:rPr>
          <w:rFonts w:asciiTheme="minorHAnsi" w:hAnsiTheme="minorHAnsi" w:cstheme="minorHAnsi"/>
        </w:rPr>
        <w:t>pteki weryfikuje autentyczność wydruku informacyjnego z użyciem lokalnego systemu informatycznego.</w:t>
      </w:r>
      <w:r w:rsidR="002359F7" w:rsidRPr="00F20271">
        <w:rPr>
          <w:rFonts w:asciiTheme="minorHAnsi" w:hAnsiTheme="minorHAnsi" w:cstheme="minorHAnsi"/>
        </w:rPr>
        <w:t xml:space="preserve"> </w:t>
      </w:r>
    </w:p>
    <w:p w14:paraId="072771FB" w14:textId="51D78D00" w:rsidR="00EF2075" w:rsidRDefault="00EF2075" w:rsidP="00EF2075">
      <w:pPr>
        <w:spacing w:line="312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 stronie systemu aptecznego proces uzyskania danych recepty </w:t>
      </w:r>
      <w:r w:rsidR="00306C32">
        <w:rPr>
          <w:rFonts w:asciiTheme="minorHAnsi" w:hAnsiTheme="minorHAnsi" w:cstheme="minorHAnsi"/>
        </w:rPr>
        <w:t xml:space="preserve">z kodów QR </w:t>
      </w:r>
      <w:r>
        <w:rPr>
          <w:rFonts w:asciiTheme="minorHAnsi" w:hAnsiTheme="minorHAnsi" w:cstheme="minorHAnsi"/>
        </w:rPr>
        <w:t>wygląda wówczas następująco:</w:t>
      </w:r>
    </w:p>
    <w:p w14:paraId="0F4C6874" w14:textId="77777777" w:rsidR="00EF2075" w:rsidRDefault="00EF2075" w:rsidP="00EF2075">
      <w:pPr>
        <w:pStyle w:val="Legenda"/>
      </w:pPr>
      <w:bookmarkStart w:id="8" w:name="_Toc37316504"/>
      <w:r>
        <w:lastRenderedPageBreak/>
        <w:t xml:space="preserve">Rysunek </w:t>
      </w:r>
      <w:r>
        <w:fldChar w:fldCharType="begin"/>
      </w:r>
      <w:r>
        <w:instrText>SEQ Rysunek \* ARABIC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Proces uzyskania danych recepty z wykorzystaniem QR-kodów pakiety i recepty</w:t>
      </w:r>
      <w:bookmarkEnd w:id="8"/>
    </w:p>
    <w:p w14:paraId="014FDB73" w14:textId="77777777" w:rsidR="00EF2075" w:rsidRPr="007B11F7" w:rsidRDefault="00EF2075" w:rsidP="00EF207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noProof/>
          <w:szCs w:val="22"/>
          <w:lang w:eastAsia="pl-PL"/>
        </w:rPr>
        <w:drawing>
          <wp:inline distT="0" distB="0" distL="0" distR="0" wp14:anchorId="6FA26BD1" wp14:editId="0F873F92">
            <wp:extent cx="5486400" cy="3200400"/>
            <wp:effectExtent l="0" t="38100" r="0" b="95250"/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</wp:inline>
        </w:drawing>
      </w:r>
    </w:p>
    <w:p w14:paraId="2BCAFCC6" w14:textId="77777777" w:rsidR="00EF2075" w:rsidRDefault="00EF2075" w:rsidP="00F20271">
      <w:pPr>
        <w:spacing w:line="312" w:lineRule="auto"/>
        <w:rPr>
          <w:rFonts w:asciiTheme="minorHAnsi" w:hAnsiTheme="minorHAnsi" w:cstheme="minorHAnsi"/>
        </w:rPr>
      </w:pPr>
    </w:p>
    <w:p w14:paraId="076F691A" w14:textId="3963A0BA" w:rsidR="008E5E6B" w:rsidRPr="00F20271" w:rsidRDefault="00EF2075" w:rsidP="00EF2075">
      <w:pPr>
        <w:spacing w:line="312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Dane wydruku informacyjnego należy porównać z danymi uzyskanymi za pośrednictwem zeskanowanych kodów QR. System apteczny potwierdza również wiarygodność samego wydruku</w:t>
      </w:r>
      <w:r w:rsidR="00F84FEB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recepty odszyfrowując</w:t>
      </w:r>
      <w:r w:rsidR="02E9582A" w:rsidRPr="00F20271">
        <w:rPr>
          <w:rFonts w:asciiTheme="minorHAnsi" w:hAnsiTheme="minorHAnsi" w:cstheme="minorHAnsi"/>
        </w:rPr>
        <w:t xml:space="preserve"> sumę kontrolną (skrót) </w:t>
      </w:r>
      <w:r w:rsidR="00306C32">
        <w:rPr>
          <w:rFonts w:asciiTheme="minorHAnsi" w:hAnsiTheme="minorHAnsi" w:cstheme="minorHAnsi"/>
        </w:rPr>
        <w:t xml:space="preserve">pozyskaną ze </w:t>
      </w:r>
      <w:r>
        <w:rPr>
          <w:rFonts w:asciiTheme="minorHAnsi" w:hAnsiTheme="minorHAnsi" w:cstheme="minorHAnsi"/>
        </w:rPr>
        <w:t>zeskanowan</w:t>
      </w:r>
      <w:r w:rsidR="00306C32">
        <w:rPr>
          <w:rFonts w:asciiTheme="minorHAnsi" w:hAnsiTheme="minorHAnsi" w:cstheme="minorHAnsi"/>
        </w:rPr>
        <w:t>ego</w:t>
      </w:r>
      <w:r w:rsidR="02E9582A" w:rsidRPr="00F20271">
        <w:rPr>
          <w:rFonts w:asciiTheme="minorHAnsi" w:hAnsiTheme="minorHAnsi" w:cstheme="minorHAnsi"/>
        </w:rPr>
        <w:t xml:space="preserve"> QR kodu recepty z użyciem zaufanego cer</w:t>
      </w:r>
      <w:r>
        <w:rPr>
          <w:rFonts w:asciiTheme="minorHAnsi" w:hAnsiTheme="minorHAnsi" w:cstheme="minorHAnsi"/>
        </w:rPr>
        <w:t xml:space="preserve">tyfikatu publicznego systemu P1 i </w:t>
      </w:r>
      <w:r w:rsidR="00306C32">
        <w:rPr>
          <w:rFonts w:asciiTheme="minorHAnsi" w:hAnsiTheme="minorHAnsi" w:cstheme="minorHAnsi"/>
        </w:rPr>
        <w:t xml:space="preserve">porównuje ją </w:t>
      </w:r>
      <w:r>
        <w:rPr>
          <w:rFonts w:asciiTheme="minorHAnsi" w:hAnsiTheme="minorHAnsi" w:cstheme="minorHAnsi"/>
        </w:rPr>
        <w:t>z</w:t>
      </w:r>
      <w:r w:rsidR="00306C32">
        <w:rPr>
          <w:rFonts w:asciiTheme="minorHAnsi" w:hAnsiTheme="minorHAnsi" w:cstheme="minorHAnsi"/>
        </w:rPr>
        <w:t>e</w:t>
      </w:r>
      <w:r>
        <w:rPr>
          <w:rFonts w:asciiTheme="minorHAnsi" w:hAnsiTheme="minorHAnsi" w:cstheme="minorHAnsi"/>
        </w:rPr>
        <w:t xml:space="preserve"> skrótem otrzymanym w wyniku wyliczenia</w:t>
      </w:r>
      <w:r w:rsidR="02E9582A" w:rsidRPr="00F20271">
        <w:rPr>
          <w:rFonts w:asciiTheme="minorHAnsi" w:hAnsiTheme="minorHAnsi" w:cstheme="minorHAnsi"/>
        </w:rPr>
        <w:t xml:space="preserve"> sum</w:t>
      </w:r>
      <w:r>
        <w:rPr>
          <w:rFonts w:asciiTheme="minorHAnsi" w:hAnsiTheme="minorHAnsi" w:cstheme="minorHAnsi"/>
        </w:rPr>
        <w:t>y kontrolnej</w:t>
      </w:r>
      <w:r w:rsidR="02E9582A" w:rsidRPr="00F20271">
        <w:rPr>
          <w:rFonts w:asciiTheme="minorHAnsi" w:hAnsiTheme="minorHAnsi" w:cstheme="minorHAnsi"/>
        </w:rPr>
        <w:t xml:space="preserve"> danych </w:t>
      </w:r>
      <w:r>
        <w:rPr>
          <w:rFonts w:asciiTheme="minorHAnsi" w:hAnsiTheme="minorHAnsi" w:cstheme="minorHAnsi"/>
        </w:rPr>
        <w:t>z QR kodu pakietu i danej recepty (dane z kontenera biznesowego pakietu i recepty).</w:t>
      </w:r>
      <w:r w:rsidR="02E9582A" w:rsidRPr="00F20271">
        <w:rPr>
          <w:rFonts w:asciiTheme="minorHAnsi" w:hAnsiTheme="minorHAnsi" w:cstheme="minorHAnsi"/>
        </w:rPr>
        <w:t xml:space="preserve"> </w:t>
      </w:r>
    </w:p>
    <w:p w14:paraId="713E64A5" w14:textId="2AE0B621" w:rsidR="008E5E6B" w:rsidRPr="00F20271" w:rsidRDefault="00EF2075" w:rsidP="00F20271">
      <w:pPr>
        <w:spacing w:line="312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Przy prawidłowej weryfikacji wiarygodności wydruku</w:t>
      </w:r>
      <w:r w:rsidR="008C4938"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t xml:space="preserve"> p</w:t>
      </w:r>
      <w:r w:rsidR="008C4938">
        <w:rPr>
          <w:rFonts w:asciiTheme="minorHAnsi" w:hAnsiTheme="minorHAnsi" w:cstheme="minorHAnsi"/>
        </w:rPr>
        <w:t>racownik a</w:t>
      </w:r>
      <w:r w:rsidR="02E9582A" w:rsidRPr="00F20271">
        <w:rPr>
          <w:rFonts w:asciiTheme="minorHAnsi" w:hAnsiTheme="minorHAnsi" w:cstheme="minorHAnsi"/>
        </w:rPr>
        <w:t>pteki może wydać wskazane</w:t>
      </w:r>
      <w:r>
        <w:rPr>
          <w:rFonts w:asciiTheme="minorHAnsi" w:hAnsiTheme="minorHAnsi" w:cstheme="minorHAnsi"/>
        </w:rPr>
        <w:t xml:space="preserve"> na nim</w:t>
      </w:r>
      <w:r w:rsidR="02E9582A" w:rsidRPr="00F20271">
        <w:rPr>
          <w:rFonts w:asciiTheme="minorHAnsi" w:hAnsiTheme="minorHAnsi" w:cstheme="minorHAnsi"/>
        </w:rPr>
        <w:t xml:space="preserve"> leki i tym samym zrealizować receptę.</w:t>
      </w:r>
    </w:p>
    <w:p w14:paraId="1F51ADFD" w14:textId="1F9923E2" w:rsidR="008E5E6B" w:rsidRPr="00F20271" w:rsidRDefault="008E5E6B" w:rsidP="00F20271">
      <w:pPr>
        <w:spacing w:line="312" w:lineRule="auto"/>
        <w:rPr>
          <w:rFonts w:asciiTheme="minorHAnsi" w:hAnsiTheme="minorHAnsi" w:cstheme="minorHAnsi"/>
        </w:rPr>
      </w:pPr>
      <w:r w:rsidRPr="00F20271">
        <w:rPr>
          <w:rFonts w:asciiTheme="minorHAnsi" w:hAnsiTheme="minorHAnsi" w:cstheme="minorHAnsi"/>
        </w:rPr>
        <w:t>Realizacja recepty odnotowana jest w lokalnym systemie informatycznym apteki w formie dokumentu realizacji, który następnie jest zapisywany w systemie P1.</w:t>
      </w:r>
      <w:r w:rsidR="002359F7" w:rsidRPr="00F20271">
        <w:rPr>
          <w:rFonts w:asciiTheme="minorHAnsi" w:hAnsiTheme="minorHAnsi" w:cstheme="minorHAnsi"/>
        </w:rPr>
        <w:t xml:space="preserve"> </w:t>
      </w:r>
      <w:r w:rsidRPr="00F20271">
        <w:rPr>
          <w:rFonts w:asciiTheme="minorHAnsi" w:hAnsiTheme="minorHAnsi" w:cstheme="minorHAnsi"/>
        </w:rPr>
        <w:t>Usługa zapisu dokumentu realizacji recepty zwraca potwierdzenie zapisu dokumentu do lokalnego systemu, w którym potwierdzenie to jest odnotowane.</w:t>
      </w:r>
      <w:r w:rsidR="00784682" w:rsidRPr="00F20271">
        <w:rPr>
          <w:rFonts w:asciiTheme="minorHAnsi" w:hAnsiTheme="minorHAnsi" w:cstheme="minorHAnsi"/>
        </w:rPr>
        <w:t xml:space="preserve"> </w:t>
      </w:r>
      <w:r w:rsidRPr="00F20271">
        <w:rPr>
          <w:rFonts w:asciiTheme="minorHAnsi" w:hAnsiTheme="minorHAnsi" w:cstheme="minorHAnsi"/>
        </w:rPr>
        <w:t>W przypadku</w:t>
      </w:r>
      <w:r w:rsidR="00240CCF">
        <w:rPr>
          <w:rFonts w:asciiTheme="minorHAnsi" w:hAnsiTheme="minorHAnsi" w:cstheme="minorHAnsi"/>
        </w:rPr>
        <w:t>,</w:t>
      </w:r>
      <w:r w:rsidRPr="00F20271">
        <w:rPr>
          <w:rFonts w:asciiTheme="minorHAnsi" w:hAnsiTheme="minorHAnsi" w:cstheme="minorHAnsi"/>
        </w:rPr>
        <w:t xml:space="preserve"> gdy dokument realizacji nie może zostać zapisany w P1 w związku z brakiem dostępności usługi system ponawia próbę zapisu w określonym interwale czasowym</w:t>
      </w:r>
      <w:r w:rsidR="008C4938">
        <w:rPr>
          <w:rFonts w:asciiTheme="minorHAnsi" w:hAnsiTheme="minorHAnsi" w:cstheme="minorHAnsi"/>
        </w:rPr>
        <w:t xml:space="preserve">. </w:t>
      </w:r>
      <w:r w:rsidRPr="00F20271">
        <w:rPr>
          <w:rFonts w:asciiTheme="minorHAnsi" w:hAnsiTheme="minorHAnsi" w:cstheme="minorHAnsi"/>
        </w:rPr>
        <w:t xml:space="preserve">Jeżeli usługa zapisu dokumentu realizacji w systemie P1 nie może zapisać dokumentu w związku z tym, że dokument dotyczy recepty już zrealizowanej informacja ta jest odnotowywana w lokalnym systemie informatycznym </w:t>
      </w:r>
      <w:r w:rsidR="00187F54" w:rsidRPr="00F20271">
        <w:rPr>
          <w:rFonts w:asciiTheme="minorHAnsi" w:hAnsiTheme="minorHAnsi" w:cstheme="minorHAnsi"/>
        </w:rPr>
        <w:t>i </w:t>
      </w:r>
      <w:r w:rsidRPr="00F20271">
        <w:rPr>
          <w:rFonts w:asciiTheme="minorHAnsi" w:hAnsiTheme="minorHAnsi" w:cstheme="minorHAnsi"/>
        </w:rPr>
        <w:t xml:space="preserve">zakomunikowana pracownikowi apteki w </w:t>
      </w:r>
      <w:r w:rsidR="004957F0">
        <w:rPr>
          <w:rFonts w:asciiTheme="minorHAnsi" w:hAnsiTheme="minorHAnsi" w:cstheme="minorHAnsi"/>
        </w:rPr>
        <w:t>celu podjęcia właściwych działa</w:t>
      </w:r>
      <w:r w:rsidR="00306C32">
        <w:rPr>
          <w:rFonts w:asciiTheme="minorHAnsi" w:hAnsiTheme="minorHAnsi" w:cstheme="minorHAnsi"/>
        </w:rPr>
        <w:t>ń</w:t>
      </w:r>
      <w:r w:rsidR="004957F0">
        <w:rPr>
          <w:rFonts w:asciiTheme="minorHAnsi" w:hAnsiTheme="minorHAnsi" w:cstheme="minorHAnsi"/>
        </w:rPr>
        <w:t xml:space="preserve"> (z</w:t>
      </w:r>
      <w:r w:rsidR="004957F0" w:rsidRPr="004957F0">
        <w:rPr>
          <w:rFonts w:asciiTheme="minorHAnsi" w:hAnsiTheme="minorHAnsi" w:cstheme="minorHAnsi"/>
        </w:rPr>
        <w:t xml:space="preserve">godnie </w:t>
      </w:r>
      <w:r w:rsidR="004957F0" w:rsidRPr="004957F0">
        <w:rPr>
          <w:rFonts w:asciiTheme="minorHAnsi" w:hAnsiTheme="minorHAnsi" w:cstheme="minorHAnsi"/>
        </w:rPr>
        <w:lastRenderedPageBreak/>
        <w:t xml:space="preserve">z </w:t>
      </w:r>
      <w:r w:rsidR="00306C32">
        <w:rPr>
          <w:rFonts w:asciiTheme="minorHAnsi" w:hAnsiTheme="minorHAnsi" w:cstheme="minorHAnsi"/>
        </w:rPr>
        <w:t xml:space="preserve">opublikowaną przez </w:t>
      </w:r>
      <w:proofErr w:type="spellStart"/>
      <w:r w:rsidR="008E2319">
        <w:rPr>
          <w:rFonts w:asciiTheme="minorHAnsi" w:hAnsiTheme="minorHAnsi" w:cstheme="minorHAnsi"/>
        </w:rPr>
        <w:t>CeZ</w:t>
      </w:r>
      <w:proofErr w:type="spellEnd"/>
      <w:r w:rsidR="00306C32" w:rsidRPr="004957F0">
        <w:rPr>
          <w:rFonts w:asciiTheme="minorHAnsi" w:hAnsiTheme="minorHAnsi" w:cstheme="minorHAnsi"/>
        </w:rPr>
        <w:t xml:space="preserve"> </w:t>
      </w:r>
      <w:r w:rsidR="004957F0" w:rsidRPr="004957F0">
        <w:rPr>
          <w:rFonts w:asciiTheme="minorHAnsi" w:hAnsiTheme="minorHAnsi" w:cstheme="minorHAnsi"/>
        </w:rPr>
        <w:t>procedurą działań realizowana poza system, np. zgłoszenie na infolinię</w:t>
      </w:r>
      <w:r w:rsidR="004957F0">
        <w:rPr>
          <w:rFonts w:asciiTheme="minorHAnsi" w:hAnsiTheme="minorHAnsi" w:cstheme="minorHAnsi"/>
        </w:rPr>
        <w:t>).</w:t>
      </w:r>
      <w:r w:rsidR="004957F0" w:rsidRPr="004957F0">
        <w:rPr>
          <w:rFonts w:asciiTheme="minorHAnsi" w:hAnsiTheme="minorHAnsi" w:cstheme="minorHAnsi"/>
        </w:rPr>
        <w:t xml:space="preserve">  </w:t>
      </w:r>
      <w:r w:rsidRPr="00F20271">
        <w:rPr>
          <w:rFonts w:asciiTheme="minorHAnsi" w:hAnsiTheme="minorHAnsi" w:cstheme="minorHAnsi"/>
        </w:rPr>
        <w:t xml:space="preserve">Zapis dokumentu realizacji recepty odbywa się niezależnie </w:t>
      </w:r>
      <w:r w:rsidR="00306C32">
        <w:rPr>
          <w:rFonts w:asciiTheme="minorHAnsi" w:hAnsiTheme="minorHAnsi" w:cstheme="minorHAnsi"/>
        </w:rPr>
        <w:t>od</w:t>
      </w:r>
      <w:r w:rsidRPr="00F20271">
        <w:rPr>
          <w:rFonts w:asciiTheme="minorHAnsi" w:hAnsiTheme="minorHAnsi" w:cstheme="minorHAnsi"/>
        </w:rPr>
        <w:t xml:space="preserve"> czynności wydania leku pacjentowi.</w:t>
      </w:r>
    </w:p>
    <w:p w14:paraId="0E673A25" w14:textId="4AEBC90C" w:rsidR="00597C9C" w:rsidRDefault="00597C9C" w:rsidP="2FE4A0F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Bidi"/>
        </w:rPr>
      </w:pPr>
    </w:p>
    <w:p w14:paraId="6A159F59" w14:textId="7B89F5A5" w:rsidR="001767CB" w:rsidRDefault="001767CB" w:rsidP="00E9018B">
      <w:pPr>
        <w:pStyle w:val="Nagwek2"/>
      </w:pPr>
      <w:bookmarkStart w:id="9" w:name="_Toc37748925"/>
      <w:bookmarkStart w:id="10" w:name="_Toc26185242"/>
      <w:r>
        <w:t>Zakres danych zawartych w QR-kodzie</w:t>
      </w:r>
      <w:bookmarkEnd w:id="9"/>
    </w:p>
    <w:p w14:paraId="76A1A304" w14:textId="2CD82A3A" w:rsidR="008D51AF" w:rsidRDefault="000176B4" w:rsidP="008D51AF">
      <w:r>
        <w:t xml:space="preserve">Kody </w:t>
      </w:r>
      <w:r w:rsidR="008D51AF">
        <w:t>QR stosowane w ramach wydruków informacyjnych składają się z dwóch kontenerów danych:</w:t>
      </w:r>
    </w:p>
    <w:p w14:paraId="5D8CE8A5" w14:textId="25C48FA5" w:rsidR="008D51AF" w:rsidRDefault="008D51AF" w:rsidP="00B76FBC">
      <w:pPr>
        <w:pStyle w:val="Akapitzlist"/>
        <w:numPr>
          <w:ilvl w:val="0"/>
          <w:numId w:val="17"/>
        </w:numPr>
      </w:pPr>
      <w:r>
        <w:t>Techniczny</w:t>
      </w:r>
      <w:r w:rsidR="00212863">
        <w:t xml:space="preserve"> (dane nie podlegają </w:t>
      </w:r>
      <w:r w:rsidR="008F684E">
        <w:t xml:space="preserve">kompresji i </w:t>
      </w:r>
      <w:r w:rsidR="00212863">
        <w:t>szyfrowaniu)</w:t>
      </w:r>
    </w:p>
    <w:p w14:paraId="5D0D2D87" w14:textId="06C28351" w:rsidR="008D51AF" w:rsidRDefault="008D51AF" w:rsidP="00B76FBC">
      <w:pPr>
        <w:pStyle w:val="Akapitzlist"/>
        <w:numPr>
          <w:ilvl w:val="0"/>
          <w:numId w:val="17"/>
        </w:numPr>
      </w:pPr>
      <w:r>
        <w:t>Biznesowy</w:t>
      </w:r>
      <w:r w:rsidR="00212863">
        <w:t xml:space="preserve"> (dane podlegają </w:t>
      </w:r>
      <w:r w:rsidR="008F684E">
        <w:t xml:space="preserve">kompresji oraz dla QR-kodu pakietu również </w:t>
      </w:r>
      <w:r w:rsidR="00212863">
        <w:t>szyfrowaniu</w:t>
      </w:r>
      <w:r w:rsidR="00666BC9">
        <w:t xml:space="preserve"> z uwagi na zawarte dane osobowe</w:t>
      </w:r>
      <w:r w:rsidR="00212863">
        <w:t>)</w:t>
      </w:r>
    </w:p>
    <w:p w14:paraId="51ED64E2" w14:textId="77777777" w:rsidR="00D71CB9" w:rsidRDefault="00D71CB9" w:rsidP="00D71CB9">
      <w:pPr>
        <w:pStyle w:val="Akapitzlist"/>
      </w:pPr>
    </w:p>
    <w:p w14:paraId="59E3542C" w14:textId="33438429" w:rsidR="008D51AF" w:rsidRDefault="009B2894" w:rsidP="008D51AF">
      <w:r>
        <w:rPr>
          <w:noProof/>
          <w:lang w:eastAsia="pl-PL"/>
        </w:rPr>
        <w:drawing>
          <wp:inline distT="0" distB="0" distL="0" distR="0" wp14:anchorId="4B5B3ADC" wp14:editId="4D70DED0">
            <wp:extent cx="5486400" cy="2508250"/>
            <wp:effectExtent l="95250" t="0" r="95250" b="0"/>
            <wp:docPr id="6" name="Diagram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3" r:lo="rId24" r:qs="rId25" r:cs="rId26"/>
              </a:graphicData>
            </a:graphic>
          </wp:inline>
        </w:drawing>
      </w:r>
    </w:p>
    <w:p w14:paraId="563052F4" w14:textId="77777777" w:rsidR="00666BC9" w:rsidRDefault="00666BC9" w:rsidP="00666BC9">
      <w:r>
        <w:t xml:space="preserve">Atrybuty w QR kodach rozdzielone są znakiem |. Kolejne wartości dla atrybutów wielowartościowych rozdzielone są znakiem ^. </w:t>
      </w:r>
    </w:p>
    <w:p w14:paraId="4031F44F" w14:textId="616FFB4B" w:rsidR="00212863" w:rsidRDefault="00212863" w:rsidP="008D51AF"/>
    <w:p w14:paraId="200844D0" w14:textId="77777777" w:rsidR="00212863" w:rsidRPr="008D51AF" w:rsidRDefault="00212863" w:rsidP="008D51AF"/>
    <w:p w14:paraId="5A8F10B1" w14:textId="77777777" w:rsidR="001767CB" w:rsidRPr="00EA5290" w:rsidRDefault="001767CB" w:rsidP="00EA5290">
      <w:pPr>
        <w:pStyle w:val="Nagwek3"/>
      </w:pPr>
      <w:bookmarkStart w:id="11" w:name="_Toc37748926"/>
      <w:r w:rsidRPr="00EA5290">
        <w:t>QR-kod pakietu</w:t>
      </w:r>
      <w:bookmarkEnd w:id="11"/>
    </w:p>
    <w:p w14:paraId="55FDE0A7" w14:textId="23875E94" w:rsidR="00AC6E19" w:rsidRDefault="00D71CB9" w:rsidP="001767CB">
      <w:pPr>
        <w:sectPr w:rsidR="00AC6E19" w:rsidSect="00984883">
          <w:footnotePr>
            <w:numRestart w:val="eachSect"/>
          </w:footnotePr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  <w:r>
        <w:t>Poniżej przedstawiono wykaz atrybutów</w:t>
      </w:r>
      <w:r w:rsidRPr="00212863">
        <w:t xml:space="preserve"> </w:t>
      </w:r>
      <w:r>
        <w:t xml:space="preserve">zawartych </w:t>
      </w:r>
      <w:r w:rsidRPr="00212863">
        <w:t xml:space="preserve">w QR kodzie </w:t>
      </w:r>
      <w:r>
        <w:t xml:space="preserve">pakietu, </w:t>
      </w:r>
      <w:r w:rsidRPr="00212863">
        <w:t>według kolejności</w:t>
      </w:r>
      <w:r>
        <w:t xml:space="preserve"> ich umieszczania</w:t>
      </w:r>
      <w:r w:rsidR="00F7515B">
        <w:t xml:space="preserve"> (każdy atrybut oddzielony separatorem „I”)</w:t>
      </w:r>
      <w:r>
        <w:t>, wraz z</w:t>
      </w:r>
      <w:r w:rsidR="000176B4">
        <w:t>e</w:t>
      </w:r>
      <w:r>
        <w:t xml:space="preserve"> składnikami oraz informacj</w:t>
      </w:r>
      <w:r w:rsidR="000176B4">
        <w:t>ą</w:t>
      </w:r>
      <w:r>
        <w:t xml:space="preserve"> o zastosowanej funkcji skrótu </w:t>
      </w:r>
      <w:r w:rsidRPr="00212863">
        <w:t>FSK</w:t>
      </w:r>
      <w:r>
        <w:t xml:space="preserve"> </w:t>
      </w:r>
      <w:r w:rsidRPr="00212863">
        <w:t>(</w:t>
      </w:r>
      <w:r>
        <w:t>zmiana podstawy liczby z „10” na "36"</w:t>
      </w:r>
      <w:r w:rsidR="00B16150">
        <w:t xml:space="preserve"> stosowana</w:t>
      </w:r>
      <w:r w:rsidR="0083629E">
        <w:t xml:space="preserve"> na poziomie całego atrybutu</w:t>
      </w:r>
      <w:r w:rsidRPr="00212863">
        <w:t>)</w:t>
      </w:r>
      <w:r>
        <w:t>:</w:t>
      </w:r>
    </w:p>
    <w:p w14:paraId="34639F3D" w14:textId="76AFBA49" w:rsidR="009C0CEF" w:rsidRPr="0093247E" w:rsidRDefault="009C0CEF" w:rsidP="009C0CEF">
      <w:pPr>
        <w:pStyle w:val="Legenda"/>
      </w:pPr>
      <w:bookmarkStart w:id="12" w:name="_Toc37316498"/>
      <w:r w:rsidRPr="0093247E">
        <w:lastRenderedPageBreak/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Pr="0093247E">
        <w:t xml:space="preserve">. Wykorzystywane </w:t>
      </w:r>
      <w:r>
        <w:t>atrybuty QR-kodu pakietu</w:t>
      </w:r>
      <w:bookmarkEnd w:id="12"/>
    </w:p>
    <w:tbl>
      <w:tblPr>
        <w:tblStyle w:val="Tabela-Siatka"/>
        <w:tblW w:w="14170" w:type="dxa"/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992"/>
        <w:gridCol w:w="4253"/>
        <w:gridCol w:w="709"/>
        <w:gridCol w:w="850"/>
        <w:gridCol w:w="3119"/>
        <w:gridCol w:w="1842"/>
      </w:tblGrid>
      <w:tr w:rsidR="00674321" w:rsidRPr="00DC68FB" w14:paraId="3B66BF39" w14:textId="77777777" w:rsidTr="009E7FC6">
        <w:trPr>
          <w:trHeight w:val="421"/>
          <w:tblHeader/>
        </w:trPr>
        <w:tc>
          <w:tcPr>
            <w:tcW w:w="562" w:type="dxa"/>
            <w:shd w:val="clear" w:color="auto" w:fill="002060"/>
          </w:tcPr>
          <w:p w14:paraId="17F07759" w14:textId="3317F118" w:rsidR="00430F99" w:rsidRPr="00430F99" w:rsidRDefault="009E7FC6" w:rsidP="00430F99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1843" w:type="dxa"/>
            <w:shd w:val="clear" w:color="auto" w:fill="002060"/>
          </w:tcPr>
          <w:p w14:paraId="7F1F45DA" w14:textId="0247F767" w:rsidR="00430F99" w:rsidRPr="00430F99" w:rsidRDefault="008F7800" w:rsidP="00430F99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Nazwa atrybutu</w:t>
            </w:r>
          </w:p>
        </w:tc>
        <w:tc>
          <w:tcPr>
            <w:tcW w:w="992" w:type="dxa"/>
            <w:shd w:val="clear" w:color="auto" w:fill="002060"/>
          </w:tcPr>
          <w:p w14:paraId="6C4A929E" w14:textId="71D412DD" w:rsidR="00430F99" w:rsidRPr="00430F99" w:rsidRDefault="00430F99" w:rsidP="00430F99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 w:rsidRPr="00430F99">
              <w:rPr>
                <w:b/>
                <w:sz w:val="20"/>
                <w:szCs w:val="20"/>
              </w:rPr>
              <w:t>Składnik atrybutu</w:t>
            </w:r>
          </w:p>
        </w:tc>
        <w:tc>
          <w:tcPr>
            <w:tcW w:w="4253" w:type="dxa"/>
            <w:shd w:val="clear" w:color="auto" w:fill="002060"/>
          </w:tcPr>
          <w:p w14:paraId="03EAFBBE" w14:textId="4F54338D" w:rsidR="00430F99" w:rsidRPr="00430F99" w:rsidRDefault="00430F99" w:rsidP="00430F99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 w:rsidRPr="00430F99">
              <w:rPr>
                <w:b/>
                <w:sz w:val="20"/>
                <w:szCs w:val="20"/>
              </w:rPr>
              <w:t>Znaczenie</w:t>
            </w:r>
          </w:p>
        </w:tc>
        <w:tc>
          <w:tcPr>
            <w:tcW w:w="709" w:type="dxa"/>
            <w:shd w:val="clear" w:color="auto" w:fill="002060"/>
          </w:tcPr>
          <w:p w14:paraId="706D9DD5" w14:textId="7252123F" w:rsidR="00430F99" w:rsidRPr="00430F99" w:rsidRDefault="00430F99" w:rsidP="00430F99">
            <w:pPr>
              <w:spacing w:before="40" w:after="40" w:line="240" w:lineRule="auto"/>
              <w:jc w:val="center"/>
              <w:rPr>
                <w:b/>
                <w:sz w:val="20"/>
                <w:szCs w:val="20"/>
              </w:rPr>
            </w:pPr>
            <w:r w:rsidRPr="00430F99">
              <w:rPr>
                <w:b/>
                <w:sz w:val="20"/>
                <w:szCs w:val="20"/>
              </w:rPr>
              <w:t>FSK</w:t>
            </w:r>
          </w:p>
        </w:tc>
        <w:tc>
          <w:tcPr>
            <w:tcW w:w="850" w:type="dxa"/>
            <w:shd w:val="clear" w:color="auto" w:fill="002060"/>
          </w:tcPr>
          <w:p w14:paraId="6DC7C90F" w14:textId="5ECA10A5" w:rsidR="00430F99" w:rsidRPr="00430F99" w:rsidRDefault="00430F99" w:rsidP="00145041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 w:rsidRPr="00430F99">
              <w:rPr>
                <w:b/>
                <w:sz w:val="20"/>
                <w:szCs w:val="20"/>
              </w:rPr>
              <w:t>Typ</w:t>
            </w:r>
            <w:r w:rsidR="008F780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shd w:val="clear" w:color="auto" w:fill="002060"/>
          </w:tcPr>
          <w:p w14:paraId="247930DF" w14:textId="66194A59" w:rsidR="00430F99" w:rsidRPr="00430F99" w:rsidRDefault="00430F99" w:rsidP="00430F99">
            <w:pPr>
              <w:spacing w:before="40" w:after="40" w:line="240" w:lineRule="auto"/>
              <w:jc w:val="left"/>
              <w:rPr>
                <w:b/>
                <w:sz w:val="20"/>
                <w:szCs w:val="20"/>
              </w:rPr>
            </w:pPr>
            <w:r w:rsidRPr="00430F99">
              <w:rPr>
                <w:b/>
                <w:sz w:val="20"/>
                <w:szCs w:val="20"/>
              </w:rPr>
              <w:t>Zakres danych słownikowych</w:t>
            </w:r>
          </w:p>
        </w:tc>
        <w:tc>
          <w:tcPr>
            <w:tcW w:w="1842" w:type="dxa"/>
            <w:shd w:val="clear" w:color="auto" w:fill="002060"/>
          </w:tcPr>
          <w:p w14:paraId="5854AE8E" w14:textId="6DC78A22" w:rsidR="00430F99" w:rsidRPr="00430F99" w:rsidRDefault="00430F99" w:rsidP="00430F99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 w:rsidRPr="00430F99">
              <w:rPr>
                <w:b/>
                <w:sz w:val="20"/>
                <w:szCs w:val="20"/>
              </w:rPr>
              <w:t>Przykład</w:t>
            </w:r>
          </w:p>
        </w:tc>
      </w:tr>
      <w:tr w:rsidR="00430F99" w:rsidRPr="00DC68FB" w14:paraId="04B1006E" w14:textId="77777777" w:rsidTr="00947DA1">
        <w:tc>
          <w:tcPr>
            <w:tcW w:w="14170" w:type="dxa"/>
            <w:gridSpan w:val="8"/>
            <w:shd w:val="clear" w:color="auto" w:fill="002060"/>
          </w:tcPr>
          <w:p w14:paraId="26FE4BDC" w14:textId="773C8FE4" w:rsidR="00430F99" w:rsidRPr="00430F99" w:rsidRDefault="008F7800" w:rsidP="00666BC9">
            <w:pPr>
              <w:spacing w:before="40" w:after="4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KONTENER DANYCH TECHNICZNYCH</w:t>
            </w:r>
            <w:r w:rsidR="00666BC9">
              <w:rPr>
                <w:b/>
                <w:sz w:val="20"/>
                <w:szCs w:val="20"/>
              </w:rPr>
              <w:t xml:space="preserve"> </w:t>
            </w:r>
            <w:r w:rsidR="00666BC9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 xml:space="preserve">[KDT-P] </w:t>
            </w:r>
            <w:r w:rsidR="00666BC9" w:rsidRPr="00D33D5D"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 xml:space="preserve">(dane </w:t>
            </w:r>
            <w:r w:rsidR="00666BC9"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 xml:space="preserve">nie </w:t>
            </w:r>
            <w:r w:rsidR="00666BC9" w:rsidRPr="00D33D5D"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>podlegają kompresji, bez szyfrowania kluczem symetrycznym)</w:t>
            </w:r>
          </w:p>
        </w:tc>
      </w:tr>
      <w:tr w:rsidR="00674321" w:rsidRPr="00DC68FB" w14:paraId="503BD28E" w14:textId="77777777" w:rsidTr="009E7FC6">
        <w:tc>
          <w:tcPr>
            <w:tcW w:w="562" w:type="dxa"/>
            <w:shd w:val="clear" w:color="auto" w:fill="002060"/>
          </w:tcPr>
          <w:p w14:paraId="6FC2C2D3" w14:textId="36FA2FBC" w:rsidR="00430F99" w:rsidRPr="00947DA1" w:rsidRDefault="00430F99" w:rsidP="00666BC9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 w:rsidRPr="00947DA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843" w:type="dxa"/>
            <w:shd w:val="clear" w:color="auto" w:fill="002060"/>
          </w:tcPr>
          <w:p w14:paraId="1DB8FFAE" w14:textId="5E6018CA" w:rsidR="00430F99" w:rsidRPr="008F7800" w:rsidRDefault="00430F99" w:rsidP="00666BC9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 w:rsidRPr="008F7800">
              <w:rPr>
                <w:b/>
                <w:sz w:val="20"/>
                <w:szCs w:val="20"/>
              </w:rPr>
              <w:t>Klucz pakietu</w:t>
            </w:r>
          </w:p>
        </w:tc>
        <w:tc>
          <w:tcPr>
            <w:tcW w:w="992" w:type="dxa"/>
          </w:tcPr>
          <w:p w14:paraId="6B13E558" w14:textId="5F8318D2" w:rsidR="00430F99" w:rsidRPr="00DC68FB" w:rsidRDefault="009E7FC6" w:rsidP="00430F99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A1</w:t>
            </w:r>
          </w:p>
        </w:tc>
        <w:tc>
          <w:tcPr>
            <w:tcW w:w="4253" w:type="dxa"/>
          </w:tcPr>
          <w:p w14:paraId="6690F005" w14:textId="4B1FCDF9" w:rsidR="00430F99" w:rsidRPr="00DC68FB" w:rsidRDefault="008F7800" w:rsidP="00430F99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Klucz pakietu generowany przez S</w:t>
            </w:r>
            <w:r w:rsidR="00430F99" w:rsidRPr="00DC68FB">
              <w:rPr>
                <w:sz w:val="20"/>
                <w:szCs w:val="20"/>
              </w:rPr>
              <w:t>ystem P1</w:t>
            </w:r>
          </w:p>
        </w:tc>
        <w:tc>
          <w:tcPr>
            <w:tcW w:w="709" w:type="dxa"/>
          </w:tcPr>
          <w:p w14:paraId="79ECC9CF" w14:textId="47B4D22B" w:rsidR="00430F99" w:rsidRPr="00DC68FB" w:rsidRDefault="00430F99" w:rsidP="00430F9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DC68FB">
              <w:rPr>
                <w:sz w:val="20"/>
                <w:szCs w:val="20"/>
              </w:rPr>
              <w:t>TAK</w:t>
            </w:r>
          </w:p>
        </w:tc>
        <w:tc>
          <w:tcPr>
            <w:tcW w:w="850" w:type="dxa"/>
          </w:tcPr>
          <w:p w14:paraId="5D3586C2" w14:textId="4C8A8DE0" w:rsidR="00430F99" w:rsidRPr="00DC68FB" w:rsidRDefault="00430F99" w:rsidP="00430F99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3119" w:type="dxa"/>
          </w:tcPr>
          <w:p w14:paraId="697FA46E" w14:textId="04C452F7" w:rsidR="00430F99" w:rsidRPr="00DC68FB" w:rsidRDefault="00430F99" w:rsidP="00430F99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14:paraId="60D3F5A3" w14:textId="2471F44A" w:rsidR="00430F99" w:rsidRPr="00674321" w:rsidRDefault="00430F99" w:rsidP="00430F99">
            <w:pPr>
              <w:spacing w:before="40" w:after="40" w:line="240" w:lineRule="auto"/>
              <w:rPr>
                <w:i/>
                <w:sz w:val="20"/>
                <w:szCs w:val="20"/>
              </w:rPr>
            </w:pPr>
            <w:r w:rsidRPr="00674321"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12021001186923047649704445933450</w:t>
            </w:r>
          </w:p>
        </w:tc>
      </w:tr>
      <w:tr w:rsidR="00B16150" w:rsidRPr="00DC68FB" w14:paraId="74A068E3" w14:textId="77777777" w:rsidTr="009E7FC6">
        <w:tc>
          <w:tcPr>
            <w:tcW w:w="562" w:type="dxa"/>
            <w:vMerge w:val="restart"/>
            <w:shd w:val="clear" w:color="auto" w:fill="002060"/>
          </w:tcPr>
          <w:p w14:paraId="28CA31AF" w14:textId="23D89196" w:rsidR="00B16150" w:rsidRPr="00947DA1" w:rsidRDefault="00B16150" w:rsidP="00430F99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 w:rsidRPr="00947DA1">
              <w:rPr>
                <w:b/>
                <w:sz w:val="20"/>
                <w:szCs w:val="20"/>
              </w:rPr>
              <w:t>2</w:t>
            </w:r>
          </w:p>
          <w:p w14:paraId="220974A5" w14:textId="790B747B" w:rsidR="00B16150" w:rsidRPr="00947DA1" w:rsidRDefault="00B16150" w:rsidP="00430F99">
            <w:pPr>
              <w:spacing w:before="40" w:after="4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shd w:val="clear" w:color="auto" w:fill="002060"/>
          </w:tcPr>
          <w:p w14:paraId="6F49DD6E" w14:textId="05196B1E" w:rsidR="00B16150" w:rsidRPr="008F7800" w:rsidRDefault="00B16150" w:rsidP="00430F99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 w:rsidRPr="008F7800">
              <w:rPr>
                <w:b/>
                <w:sz w:val="20"/>
                <w:szCs w:val="20"/>
              </w:rPr>
              <w:t xml:space="preserve">Dane techniczne QR-kodu </w:t>
            </w:r>
          </w:p>
          <w:p w14:paraId="5FCC965C" w14:textId="120223F5" w:rsidR="00B16150" w:rsidRPr="008F7800" w:rsidRDefault="00B16150" w:rsidP="00430F99">
            <w:pPr>
              <w:autoSpaceDE w:val="0"/>
              <w:autoSpaceDN w:val="0"/>
              <w:adjustRightInd w:val="0"/>
              <w:spacing w:before="40" w:after="40" w:line="240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749D4459" w14:textId="181585EB" w:rsidR="00B16150" w:rsidRPr="00DC68FB" w:rsidRDefault="00B16150" w:rsidP="00430F99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A2</w:t>
            </w:r>
          </w:p>
        </w:tc>
        <w:tc>
          <w:tcPr>
            <w:tcW w:w="4253" w:type="dxa"/>
          </w:tcPr>
          <w:p w14:paraId="0E5B719A" w14:textId="69691C3B" w:rsidR="00B16150" w:rsidRPr="00DC68FB" w:rsidRDefault="00B16150" w:rsidP="00132342">
            <w:pPr>
              <w:autoSpaceDE w:val="0"/>
              <w:autoSpaceDN w:val="0"/>
              <w:adjustRightInd w:val="0"/>
              <w:spacing w:before="40" w:after="40"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Dane techniczne QR-kodu</w:t>
            </w:r>
            <w:r w:rsidR="00666BC9">
              <w:rPr>
                <w:sz w:val="20"/>
                <w:szCs w:val="20"/>
              </w:rPr>
              <w:t xml:space="preserve">, przekazywane w schemacie </w:t>
            </w:r>
            <w:r w:rsidR="00310183">
              <w:rPr>
                <w:sz w:val="20"/>
                <w:szCs w:val="20"/>
              </w:rPr>
              <w:t>&lt;</w:t>
            </w:r>
            <w:r w:rsidR="00666BC9">
              <w:rPr>
                <w:sz w:val="20"/>
                <w:szCs w:val="20"/>
              </w:rPr>
              <w:t>A2.1</w:t>
            </w:r>
            <w:r w:rsidR="00310183">
              <w:rPr>
                <w:sz w:val="20"/>
                <w:szCs w:val="20"/>
              </w:rPr>
              <w:t>&gt;&lt;</w:t>
            </w:r>
            <w:r w:rsidR="00666BC9">
              <w:rPr>
                <w:sz w:val="20"/>
                <w:szCs w:val="20"/>
              </w:rPr>
              <w:t>A2.2</w:t>
            </w:r>
            <w:r w:rsidR="00310183">
              <w:rPr>
                <w:sz w:val="20"/>
                <w:szCs w:val="20"/>
              </w:rPr>
              <w:t>&gt;</w:t>
            </w:r>
          </w:p>
        </w:tc>
        <w:tc>
          <w:tcPr>
            <w:tcW w:w="709" w:type="dxa"/>
            <w:vMerge w:val="restart"/>
          </w:tcPr>
          <w:p w14:paraId="73656AEA" w14:textId="77777777" w:rsidR="00B16150" w:rsidRPr="00DC68FB" w:rsidRDefault="00B16150" w:rsidP="009E7FC6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</w:t>
            </w:r>
          </w:p>
          <w:p w14:paraId="0163EE6B" w14:textId="6DE9FBA6" w:rsidR="00B16150" w:rsidRPr="00DC68FB" w:rsidRDefault="00B16150" w:rsidP="00430F9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46B13F02" w14:textId="2C56C904" w:rsidR="00B16150" w:rsidRPr="00DC68FB" w:rsidRDefault="00B16150" w:rsidP="00430F99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3119" w:type="dxa"/>
          </w:tcPr>
          <w:p w14:paraId="18CB05AC" w14:textId="1A70FE36" w:rsidR="00B16150" w:rsidRPr="00DC68FB" w:rsidRDefault="00B16150" w:rsidP="008F7800">
            <w:pPr>
              <w:spacing w:before="40" w:after="40"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14:paraId="3FA55813" w14:textId="74E5EA61" w:rsidR="00B16150" w:rsidRPr="00674321" w:rsidRDefault="00B16150" w:rsidP="00430F99">
            <w:pPr>
              <w:spacing w:before="40" w:after="40"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012</w:t>
            </w:r>
          </w:p>
        </w:tc>
      </w:tr>
      <w:tr w:rsidR="00B16150" w:rsidRPr="00DC68FB" w14:paraId="793DECF7" w14:textId="77777777" w:rsidTr="009E7FC6">
        <w:tc>
          <w:tcPr>
            <w:tcW w:w="562" w:type="dxa"/>
            <w:vMerge/>
            <w:shd w:val="clear" w:color="auto" w:fill="002060"/>
          </w:tcPr>
          <w:p w14:paraId="6698D4F4" w14:textId="77777777" w:rsidR="00B16150" w:rsidRPr="00947DA1" w:rsidRDefault="00B16150" w:rsidP="009E7FC6">
            <w:pPr>
              <w:spacing w:before="40" w:after="4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002060"/>
          </w:tcPr>
          <w:p w14:paraId="102E8E2D" w14:textId="77777777" w:rsidR="00B16150" w:rsidRPr="008F7800" w:rsidRDefault="00B16150" w:rsidP="009E7FC6">
            <w:pPr>
              <w:spacing w:before="40" w:after="4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08FE7FE4" w14:textId="169A3CEB" w:rsidR="00B16150" w:rsidRPr="00430F99" w:rsidRDefault="00B16150" w:rsidP="009E7FC6">
            <w:pPr>
              <w:autoSpaceDE w:val="0"/>
              <w:autoSpaceDN w:val="0"/>
              <w:adjustRightInd w:val="0"/>
              <w:spacing w:before="40" w:after="40"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A2.1 </w:t>
            </w:r>
          </w:p>
          <w:p w14:paraId="65111FA6" w14:textId="77777777" w:rsidR="00B16150" w:rsidRDefault="00B16150" w:rsidP="009E7FC6">
            <w:pPr>
              <w:autoSpaceDE w:val="0"/>
              <w:autoSpaceDN w:val="0"/>
              <w:adjustRightInd w:val="0"/>
              <w:spacing w:before="40" w:after="4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5CF81232" w14:textId="7D1B2897" w:rsidR="00B16150" w:rsidRDefault="00B16150" w:rsidP="000176B4">
            <w:pPr>
              <w:autoSpaceDE w:val="0"/>
              <w:autoSpaceDN w:val="0"/>
              <w:adjustRightInd w:val="0"/>
              <w:spacing w:before="40" w:after="40"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Typ QR-kodu </w:t>
            </w:r>
          </w:p>
        </w:tc>
        <w:tc>
          <w:tcPr>
            <w:tcW w:w="709" w:type="dxa"/>
            <w:vMerge/>
          </w:tcPr>
          <w:p w14:paraId="33DF01C6" w14:textId="04D4D113" w:rsidR="00B16150" w:rsidRDefault="00B16150" w:rsidP="00430F9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0D53DB34" w14:textId="2BA6D73F" w:rsidR="00B16150" w:rsidRDefault="00B16150" w:rsidP="009E7FC6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Słownik</w:t>
            </w:r>
          </w:p>
        </w:tc>
        <w:tc>
          <w:tcPr>
            <w:tcW w:w="3119" w:type="dxa"/>
          </w:tcPr>
          <w:p w14:paraId="650D1E4C" w14:textId="3A9C47E8" w:rsidR="00B16150" w:rsidRPr="008F7800" w:rsidRDefault="00B16150" w:rsidP="009E7FC6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/>
                <w:sz w:val="20"/>
                <w:szCs w:val="20"/>
                <w:lang w:eastAsia="pl-PL"/>
              </w:rPr>
            </w:pPr>
            <w:r w:rsidRPr="008F7800">
              <w:rPr>
                <w:rFonts w:ascii="Segoe UI" w:eastAsia="Calibri" w:hAnsi="Segoe UI" w:cs="Segoe UI"/>
                <w:b/>
                <w:sz w:val="20"/>
                <w:szCs w:val="20"/>
                <w:lang w:eastAsia="pl-PL"/>
              </w:rPr>
              <w:t>0</w:t>
            </w:r>
            <w:r>
              <w:rPr>
                <w:rFonts w:ascii="Segoe UI" w:eastAsia="Calibri" w:hAnsi="Segoe UI" w:cs="Segoe UI"/>
                <w:sz w:val="20"/>
                <w:szCs w:val="20"/>
                <w:lang w:eastAsia="pl-PL"/>
              </w:rPr>
              <w:t xml:space="preserve"> -dane pakietu </w:t>
            </w:r>
          </w:p>
        </w:tc>
        <w:tc>
          <w:tcPr>
            <w:tcW w:w="1842" w:type="dxa"/>
          </w:tcPr>
          <w:p w14:paraId="43504398" w14:textId="187F55B7" w:rsidR="00B16150" w:rsidRPr="00674321" w:rsidRDefault="00B16150" w:rsidP="009E7FC6">
            <w:pPr>
              <w:spacing w:before="40" w:after="40" w:line="240" w:lineRule="auto"/>
              <w:rPr>
                <w:i/>
                <w:sz w:val="20"/>
                <w:szCs w:val="20"/>
              </w:rPr>
            </w:pPr>
            <w:r w:rsidRPr="00674321">
              <w:rPr>
                <w:i/>
                <w:sz w:val="20"/>
                <w:szCs w:val="20"/>
              </w:rPr>
              <w:t>0</w:t>
            </w:r>
          </w:p>
        </w:tc>
      </w:tr>
      <w:tr w:rsidR="00B16150" w:rsidRPr="00DC68FB" w14:paraId="690F08E5" w14:textId="77777777" w:rsidTr="009E7FC6">
        <w:tc>
          <w:tcPr>
            <w:tcW w:w="562" w:type="dxa"/>
            <w:vMerge/>
            <w:shd w:val="clear" w:color="auto" w:fill="002060"/>
          </w:tcPr>
          <w:p w14:paraId="48E4B5E4" w14:textId="789C8C95" w:rsidR="00B16150" w:rsidRPr="00947DA1" w:rsidRDefault="00B16150" w:rsidP="00430F99">
            <w:pPr>
              <w:spacing w:before="40" w:after="4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002060"/>
          </w:tcPr>
          <w:p w14:paraId="0922B530" w14:textId="27DFEB83" w:rsidR="00B16150" w:rsidRPr="008F7800" w:rsidRDefault="00B16150" w:rsidP="00430F99">
            <w:pPr>
              <w:spacing w:before="40" w:after="4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3F31290A" w14:textId="6D0718D9" w:rsidR="00B16150" w:rsidRPr="00DC68FB" w:rsidRDefault="00B16150" w:rsidP="009E7FC6">
            <w:pPr>
              <w:autoSpaceDE w:val="0"/>
              <w:autoSpaceDN w:val="0"/>
              <w:adjustRightInd w:val="0"/>
              <w:spacing w:before="40" w:after="40"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A2.2</w:t>
            </w:r>
            <w:r w:rsidRPr="00430F99">
              <w:rPr>
                <w:sz w:val="20"/>
                <w:szCs w:val="20"/>
              </w:rPr>
              <w:t xml:space="preserve"> </w:t>
            </w:r>
          </w:p>
        </w:tc>
        <w:tc>
          <w:tcPr>
            <w:tcW w:w="4253" w:type="dxa"/>
          </w:tcPr>
          <w:p w14:paraId="5D944844" w14:textId="0908A498" w:rsidR="00B16150" w:rsidRPr="00DC68FB" w:rsidRDefault="00B16150" w:rsidP="00132342">
            <w:pPr>
              <w:spacing w:before="40" w:after="40"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Wersja QR kodu wykorzystywana do ustalenia</w:t>
            </w:r>
            <w:r w:rsidRPr="00430F9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algorytm odczytu </w:t>
            </w:r>
          </w:p>
        </w:tc>
        <w:tc>
          <w:tcPr>
            <w:tcW w:w="709" w:type="dxa"/>
            <w:vMerge/>
          </w:tcPr>
          <w:p w14:paraId="2878F3B0" w14:textId="6E4D9864" w:rsidR="00B16150" w:rsidRPr="00DC68FB" w:rsidRDefault="00B16150" w:rsidP="00430F9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138D9F3F" w14:textId="1EDC8869" w:rsidR="00B16150" w:rsidRPr="00DC68FB" w:rsidRDefault="00B16150" w:rsidP="00430F99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3119" w:type="dxa"/>
          </w:tcPr>
          <w:p w14:paraId="3B22FF31" w14:textId="26050C00" w:rsidR="00B16150" w:rsidRPr="00DC68FB" w:rsidRDefault="00B16150" w:rsidP="00430F99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14:paraId="48A4C355" w14:textId="4CFDFD21" w:rsidR="00B16150" w:rsidRPr="00674321" w:rsidRDefault="00B16150" w:rsidP="00430F99">
            <w:pPr>
              <w:spacing w:before="40" w:after="40" w:line="240" w:lineRule="auto"/>
              <w:rPr>
                <w:i/>
                <w:sz w:val="20"/>
                <w:szCs w:val="20"/>
              </w:rPr>
            </w:pPr>
            <w:r w:rsidRPr="00674321">
              <w:rPr>
                <w:i/>
                <w:sz w:val="20"/>
                <w:szCs w:val="20"/>
              </w:rPr>
              <w:t>12</w:t>
            </w:r>
          </w:p>
        </w:tc>
      </w:tr>
      <w:tr w:rsidR="00674321" w:rsidRPr="00DC68FB" w14:paraId="44DA696C" w14:textId="77777777" w:rsidTr="009E7FC6">
        <w:tc>
          <w:tcPr>
            <w:tcW w:w="562" w:type="dxa"/>
            <w:shd w:val="clear" w:color="auto" w:fill="002060"/>
          </w:tcPr>
          <w:p w14:paraId="00D5241E" w14:textId="5FCB47C4" w:rsidR="00430F99" w:rsidRPr="00947DA1" w:rsidRDefault="00430F99" w:rsidP="00430F99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 w:rsidRPr="00947DA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843" w:type="dxa"/>
            <w:shd w:val="clear" w:color="auto" w:fill="002060"/>
          </w:tcPr>
          <w:p w14:paraId="0BD74E18" w14:textId="17BD1408" w:rsidR="00430F99" w:rsidRPr="008F7800" w:rsidRDefault="00430F99" w:rsidP="00430F99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 w:rsidRPr="008F7800">
              <w:rPr>
                <w:b/>
                <w:sz w:val="20"/>
                <w:szCs w:val="20"/>
              </w:rPr>
              <w:t>Zaszyfrowany klucz symetryczny</w:t>
            </w:r>
          </w:p>
        </w:tc>
        <w:tc>
          <w:tcPr>
            <w:tcW w:w="992" w:type="dxa"/>
          </w:tcPr>
          <w:p w14:paraId="104F9ACC" w14:textId="304357C5" w:rsidR="00430F99" w:rsidRPr="00DC68FB" w:rsidRDefault="009E7FC6" w:rsidP="00430F99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253" w:type="dxa"/>
          </w:tcPr>
          <w:p w14:paraId="0D0E9C71" w14:textId="68086C91" w:rsidR="00430F99" w:rsidRPr="00DC68FB" w:rsidRDefault="00AF5876" w:rsidP="00430F99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Zaszyfrowany klucz symetryczny </w:t>
            </w:r>
          </w:p>
        </w:tc>
        <w:tc>
          <w:tcPr>
            <w:tcW w:w="709" w:type="dxa"/>
          </w:tcPr>
          <w:p w14:paraId="287238A9" w14:textId="3B1235B9" w:rsidR="00430F99" w:rsidRPr="00DC68FB" w:rsidRDefault="00F7515B" w:rsidP="00430F9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</w:t>
            </w:r>
          </w:p>
        </w:tc>
        <w:tc>
          <w:tcPr>
            <w:tcW w:w="850" w:type="dxa"/>
          </w:tcPr>
          <w:p w14:paraId="5DDBB53A" w14:textId="6C1A6AE9" w:rsidR="00430F99" w:rsidRPr="00DC68FB" w:rsidRDefault="00F7515B" w:rsidP="00430F99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3119" w:type="dxa"/>
          </w:tcPr>
          <w:p w14:paraId="50C4547D" w14:textId="531F7E59" w:rsidR="00430F99" w:rsidRPr="00DC68FB" w:rsidRDefault="00AF5876" w:rsidP="00430F99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14:paraId="16EA1C79" w14:textId="18BEE399" w:rsidR="00430F99" w:rsidRPr="00674321" w:rsidRDefault="00132342" w:rsidP="009E7FC6">
            <w:pPr>
              <w:spacing w:before="40" w:after="40" w:line="240" w:lineRule="auto"/>
              <w:rPr>
                <w:i/>
                <w:sz w:val="20"/>
                <w:szCs w:val="20"/>
              </w:rPr>
            </w:pP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2NDgwMVoXDTIwMTAxNDA2NDgwMVowgYMxJzA</w:t>
            </w:r>
            <w:r w:rsidR="009E7FC6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……..</w:t>
            </w:r>
          </w:p>
        </w:tc>
      </w:tr>
      <w:tr w:rsidR="008F7800" w:rsidRPr="00DC68FB" w14:paraId="1B5DD54C" w14:textId="77777777" w:rsidTr="00947DA1">
        <w:tc>
          <w:tcPr>
            <w:tcW w:w="14170" w:type="dxa"/>
            <w:gridSpan w:val="8"/>
            <w:shd w:val="clear" w:color="auto" w:fill="002060"/>
          </w:tcPr>
          <w:p w14:paraId="456DAB9F" w14:textId="52ED2884" w:rsidR="008F7800" w:rsidRPr="008F7800" w:rsidRDefault="008F7800" w:rsidP="00666BC9">
            <w:pPr>
              <w:spacing w:before="40" w:after="40" w:line="240" w:lineRule="auto"/>
              <w:jc w:val="center"/>
              <w:rPr>
                <w:b/>
                <w:sz w:val="20"/>
                <w:szCs w:val="20"/>
              </w:rPr>
            </w:pPr>
            <w:r w:rsidRPr="00DC68FB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KONTENER DANYCH BIZNESOWYCH</w:t>
            </w:r>
            <w:r w:rsidR="00B2514E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 xml:space="preserve"> [KDB</w:t>
            </w:r>
            <w:r w:rsidR="00666BC9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-</w:t>
            </w:r>
            <w:r w:rsidR="00B2514E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P]</w:t>
            </w:r>
            <w:r w:rsidR="00666BC9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="00666BC9" w:rsidRPr="00D33D5D"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 xml:space="preserve">(dane </w:t>
            </w:r>
            <w:r w:rsidR="00666BC9"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>podlegają kompresji oraz szyfrowaniu</w:t>
            </w:r>
            <w:r w:rsidR="00666BC9" w:rsidRPr="00D33D5D"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>)</w:t>
            </w:r>
          </w:p>
        </w:tc>
      </w:tr>
      <w:tr w:rsidR="00B16150" w:rsidRPr="00DC68FB" w14:paraId="1EE48C15" w14:textId="77777777" w:rsidTr="009E7FC6">
        <w:tc>
          <w:tcPr>
            <w:tcW w:w="562" w:type="dxa"/>
            <w:vMerge w:val="restart"/>
            <w:shd w:val="clear" w:color="auto" w:fill="002060"/>
          </w:tcPr>
          <w:p w14:paraId="342997AB" w14:textId="61497613" w:rsidR="00B16150" w:rsidRPr="00145041" w:rsidRDefault="00B16150" w:rsidP="00430F99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 w:rsidRPr="0014504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843" w:type="dxa"/>
            <w:vMerge w:val="restart"/>
            <w:shd w:val="clear" w:color="auto" w:fill="002060"/>
          </w:tcPr>
          <w:p w14:paraId="3AAC521D" w14:textId="4467F6C8" w:rsidR="00B16150" w:rsidRPr="00430F99" w:rsidRDefault="00B16150" w:rsidP="00310183">
            <w:pPr>
              <w:spacing w:before="40" w:after="40" w:line="240" w:lineRule="auto"/>
              <w:jc w:val="left"/>
              <w:rPr>
                <w:sz w:val="20"/>
                <w:szCs w:val="20"/>
              </w:rPr>
            </w:pPr>
            <w:r w:rsidRPr="00DC68FB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Usługobiorca - identyfikator osoby</w:t>
            </w:r>
          </w:p>
        </w:tc>
        <w:tc>
          <w:tcPr>
            <w:tcW w:w="992" w:type="dxa"/>
          </w:tcPr>
          <w:p w14:paraId="7FD6F7F3" w14:textId="0766F8C5" w:rsidR="00B16150" w:rsidRPr="00DC68FB" w:rsidRDefault="00B16150" w:rsidP="006C5715">
            <w:pPr>
              <w:spacing w:before="40" w:after="40" w:line="240" w:lineRule="auto"/>
              <w:jc w:val="left"/>
              <w:rPr>
                <w:sz w:val="20"/>
                <w:szCs w:val="20"/>
              </w:rPr>
            </w:pPr>
            <w:r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>A4</w:t>
            </w:r>
          </w:p>
        </w:tc>
        <w:tc>
          <w:tcPr>
            <w:tcW w:w="4253" w:type="dxa"/>
          </w:tcPr>
          <w:p w14:paraId="3C6EA0DF" w14:textId="39097386" w:rsidR="00B16150" w:rsidRPr="00DC68FB" w:rsidRDefault="00B16150" w:rsidP="008F7800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Identyfikator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osoby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na podstawie 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OID identyfikatora 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Usługobiorcy</w:t>
            </w:r>
            <w:r w:rsidR="00666BC9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, </w:t>
            </w:r>
            <w:r w:rsidR="00666BC9">
              <w:rPr>
                <w:sz w:val="20"/>
                <w:szCs w:val="20"/>
              </w:rPr>
              <w:t xml:space="preserve">przekazywane w schemacie </w:t>
            </w:r>
            <w:r w:rsidR="00310183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&lt;A4.1&gt;&lt;A4.2&gt;.&lt;A4.3&gt;</w:t>
            </w:r>
            <w:r w:rsidR="00310183" w:rsidRPr="00DC68FB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="00310183">
              <w:rPr>
                <w:rStyle w:val="Odwoanieprzypisudolnego"/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footnoteReference w:id="1"/>
            </w:r>
          </w:p>
          <w:p w14:paraId="7B1E5530" w14:textId="60B3D29B" w:rsidR="00B16150" w:rsidRPr="00DC68FB" w:rsidRDefault="00B16150" w:rsidP="008F7800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lastRenderedPageBreak/>
              <w:t xml:space="preserve">        </w:t>
            </w:r>
          </w:p>
          <w:p w14:paraId="74F3282D" w14:textId="047086B7" w:rsidR="00B16150" w:rsidRPr="00DC68FB" w:rsidRDefault="00B16150" w:rsidP="008F7800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           </w:t>
            </w:r>
          </w:p>
        </w:tc>
        <w:tc>
          <w:tcPr>
            <w:tcW w:w="709" w:type="dxa"/>
            <w:vMerge w:val="restart"/>
          </w:tcPr>
          <w:p w14:paraId="5BE6D39A" w14:textId="77777777" w:rsidR="00B16150" w:rsidRPr="00DC68FB" w:rsidRDefault="00B16150" w:rsidP="006C5715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TAK, 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jeśli PESEL</w:t>
            </w:r>
          </w:p>
          <w:p w14:paraId="4150B0BC" w14:textId="77B3B3D5" w:rsidR="00B16150" w:rsidRDefault="00B16150" w:rsidP="006C5715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</w:p>
          <w:p w14:paraId="4F98E474" w14:textId="25A825B7" w:rsidR="00B16150" w:rsidRPr="00DC68FB" w:rsidRDefault="00B16150" w:rsidP="00430F9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</w:p>
          <w:p w14:paraId="2F592CC7" w14:textId="51367226" w:rsidR="00B16150" w:rsidRPr="00DC68FB" w:rsidRDefault="00B16150" w:rsidP="00430F9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0B178D76" w14:textId="298C20BF" w:rsidR="00B16150" w:rsidRPr="00DC68FB" w:rsidRDefault="00B16150" w:rsidP="00430F99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3119" w:type="dxa"/>
          </w:tcPr>
          <w:p w14:paraId="219AA011" w14:textId="61176827" w:rsidR="00B16150" w:rsidRPr="00674321" w:rsidRDefault="00B16150" w:rsidP="00017116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842" w:type="dxa"/>
          </w:tcPr>
          <w:p w14:paraId="23BE34DD" w14:textId="50CE5B2E" w:rsidR="00B16150" w:rsidRPr="009E7FC6" w:rsidRDefault="00B16150" w:rsidP="006C5715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 w:rsidRPr="009E7FC6"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90080517455</w:t>
            </w:r>
          </w:p>
          <w:p w14:paraId="43FB687E" w14:textId="427B0CA4" w:rsidR="00B16150" w:rsidRPr="00674321" w:rsidRDefault="00B16150" w:rsidP="00674321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i/>
                <w:sz w:val="20"/>
                <w:szCs w:val="20"/>
              </w:rPr>
            </w:pPr>
          </w:p>
        </w:tc>
      </w:tr>
      <w:tr w:rsidR="00B16150" w:rsidRPr="00DC68FB" w14:paraId="190510FB" w14:textId="77777777" w:rsidTr="009E7FC6">
        <w:tc>
          <w:tcPr>
            <w:tcW w:w="562" w:type="dxa"/>
            <w:vMerge/>
            <w:shd w:val="clear" w:color="auto" w:fill="002060"/>
          </w:tcPr>
          <w:p w14:paraId="6E0251D5" w14:textId="77777777" w:rsidR="00B16150" w:rsidRPr="00145041" w:rsidRDefault="00B16150" w:rsidP="006C5715">
            <w:pPr>
              <w:spacing w:before="40" w:after="4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002060"/>
          </w:tcPr>
          <w:p w14:paraId="6A0A3B0F" w14:textId="77777777" w:rsidR="00B16150" w:rsidRPr="00DC68FB" w:rsidRDefault="00B16150" w:rsidP="006C5715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258890D5" w14:textId="5227BFA0" w:rsidR="00B16150" w:rsidRDefault="00B16150" w:rsidP="006C5715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>A4.1</w:t>
            </w:r>
            <w:r w:rsidRPr="00DC68FB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4253" w:type="dxa"/>
          </w:tcPr>
          <w:p w14:paraId="7648BED7" w14:textId="77777777" w:rsidR="00B16150" w:rsidRPr="00DC68FB" w:rsidRDefault="00B16150" w:rsidP="006C5715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Typ identyfikatora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osoby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na podstawie 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ROOT identyfikatora 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Usługobiorcy </w:t>
            </w:r>
          </w:p>
          <w:p w14:paraId="5FCE2F65" w14:textId="77777777" w:rsidR="00B16150" w:rsidRPr="00DC68FB" w:rsidRDefault="00B16150" w:rsidP="006C5715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       </w:t>
            </w:r>
          </w:p>
          <w:p w14:paraId="032901D1" w14:textId="03FD281C" w:rsidR="00B16150" w:rsidRDefault="00B16150" w:rsidP="006C5715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           </w:t>
            </w:r>
          </w:p>
        </w:tc>
        <w:tc>
          <w:tcPr>
            <w:tcW w:w="709" w:type="dxa"/>
            <w:vMerge/>
          </w:tcPr>
          <w:p w14:paraId="57375883" w14:textId="2F940093" w:rsidR="00B16150" w:rsidRDefault="00B16150" w:rsidP="00430F9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014B6C2B" w14:textId="21F87BA9" w:rsidR="00B16150" w:rsidRDefault="00B16150" w:rsidP="006C5715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Słownik</w:t>
            </w:r>
          </w:p>
        </w:tc>
        <w:tc>
          <w:tcPr>
            <w:tcW w:w="3119" w:type="dxa"/>
          </w:tcPr>
          <w:p w14:paraId="54ACD2CB" w14:textId="77777777" w:rsidR="00B16150" w:rsidRPr="008F7800" w:rsidRDefault="00B16150" w:rsidP="006C5715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8F7800"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0</w:t>
            </w:r>
            <w:r w:rsidRPr="008F7800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- brak danych</w:t>
            </w:r>
          </w:p>
          <w:p w14:paraId="051F8BC5" w14:textId="77777777" w:rsidR="00B16150" w:rsidRPr="00DC68FB" w:rsidRDefault="00B16150" w:rsidP="006C5715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8F7800"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 xml:space="preserve">1 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- 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k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rajowe identyfikatory os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ó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b w państwach UE i strefy </w:t>
            </w:r>
            <w:proofErr w:type="spellStart"/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Schengen</w:t>
            </w:r>
            <w:proofErr w:type="spellEnd"/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, gdy 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ROOT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2.16.840.1.113883.3.4424.1.1,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albo 2.16.840.1.113883.2.4.6.3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, albo 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2.16.578.1.12.4.1.4.1</w:t>
            </w:r>
          </w:p>
          <w:p w14:paraId="2641A5C3" w14:textId="77777777" w:rsidR="00B16150" w:rsidRDefault="00B16150" w:rsidP="006C5715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674321"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2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- n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umer paszportu, gdy 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ROOT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2.16.840.1.113883.4.330</w:t>
            </w:r>
          </w:p>
          <w:p w14:paraId="3F80EF39" w14:textId="77777777" w:rsidR="00B16150" w:rsidRPr="00DC68FB" w:rsidRDefault="00B16150" w:rsidP="006C5715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674321"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3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- n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umery dowod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ów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osobistych w państwach UE i strefy </w:t>
            </w:r>
            <w:proofErr w:type="spellStart"/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Schengen</w:t>
            </w:r>
            <w:proofErr w:type="spellEnd"/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, gdy 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ROOT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2.16.840.1.113883.3.4424.1.2</w:t>
            </w:r>
          </w:p>
          <w:p w14:paraId="50663F30" w14:textId="77777777" w:rsidR="00B16150" w:rsidRPr="00DC68FB" w:rsidRDefault="00B16150" w:rsidP="006C5715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674321"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4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- n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umery praw jazdy w państwach UE i strefy, </w:t>
            </w:r>
            <w:proofErr w:type="spellStart"/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Schengen</w:t>
            </w:r>
            <w:proofErr w:type="spellEnd"/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, gdy 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ROOT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2.16.840.1.113883.3.4424.1.3</w:t>
            </w:r>
          </w:p>
          <w:p w14:paraId="4581582E" w14:textId="7D92FA56" w:rsidR="00B16150" w:rsidRPr="008F7800" w:rsidRDefault="00B16150" w:rsidP="006C5715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</w:pPr>
            <w:r w:rsidRPr="00674321"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5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- n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umery książeczek żeglarskich, gdy 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ROOT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2.16.840.1.113883.3.4424.1.5</w:t>
            </w:r>
          </w:p>
        </w:tc>
        <w:tc>
          <w:tcPr>
            <w:tcW w:w="1842" w:type="dxa"/>
          </w:tcPr>
          <w:p w14:paraId="0E20BD26" w14:textId="0A9AB6A6" w:rsidR="00B16150" w:rsidRPr="00674321" w:rsidRDefault="00B16150" w:rsidP="006C5715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i/>
                <w:sz w:val="20"/>
                <w:szCs w:val="20"/>
              </w:rPr>
            </w:pPr>
            <w:r w:rsidRPr="00674321">
              <w:rPr>
                <w:i/>
                <w:sz w:val="20"/>
                <w:szCs w:val="20"/>
              </w:rPr>
              <w:t>1</w:t>
            </w:r>
          </w:p>
        </w:tc>
      </w:tr>
      <w:tr w:rsidR="00B16150" w:rsidRPr="00DC68FB" w14:paraId="645F8ABE" w14:textId="77777777" w:rsidTr="009E7FC6">
        <w:tc>
          <w:tcPr>
            <w:tcW w:w="562" w:type="dxa"/>
            <w:vMerge/>
            <w:shd w:val="clear" w:color="auto" w:fill="002060"/>
          </w:tcPr>
          <w:p w14:paraId="49498756" w14:textId="77777777" w:rsidR="00B16150" w:rsidRDefault="00B16150" w:rsidP="00430F99">
            <w:pPr>
              <w:spacing w:before="40" w:after="4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002060"/>
          </w:tcPr>
          <w:p w14:paraId="24D9C396" w14:textId="77777777" w:rsidR="00B16150" w:rsidRPr="00430F99" w:rsidRDefault="00B16150" w:rsidP="00430F99">
            <w:pPr>
              <w:spacing w:before="40" w:after="4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2CD6F523" w14:textId="035CFCC5" w:rsidR="00B16150" w:rsidRPr="00674321" w:rsidRDefault="00B16150" w:rsidP="00017116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017116"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>A4.2</w:t>
            </w:r>
          </w:p>
          <w:p w14:paraId="5131270F" w14:textId="362CE3D5" w:rsidR="00B16150" w:rsidRPr="00674321" w:rsidRDefault="00B16150" w:rsidP="00674321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</w:p>
        </w:tc>
        <w:tc>
          <w:tcPr>
            <w:tcW w:w="4253" w:type="dxa"/>
          </w:tcPr>
          <w:p w14:paraId="65B454EC" w14:textId="3B0EAEE7" w:rsidR="00B16150" w:rsidRPr="00AF5876" w:rsidRDefault="00B16150" w:rsidP="00F85F76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K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od kraju (zgodnie z normą ISO-3166-1 kod numeryczny) ustalany na podstawie 3 ostatnich znak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ROOT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identyfikatora Usługobiorcy </w:t>
            </w:r>
            <w:r w:rsidRPr="00F85F76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albo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528 (2.16.840.1.113883.2.4.6.3 -Holandia), albo 578 (2.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16.578.1.12.4.1.4.1 - Norwegia)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709" w:type="dxa"/>
            <w:vMerge/>
          </w:tcPr>
          <w:p w14:paraId="522ABFD8" w14:textId="483FC52F" w:rsidR="00B16150" w:rsidRPr="00DC68FB" w:rsidRDefault="00B16150" w:rsidP="00430F9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4D0EA0B4" w14:textId="0E76BDAA" w:rsidR="00B16150" w:rsidRPr="00DC68FB" w:rsidRDefault="00B16150" w:rsidP="00430F99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Słownik</w:t>
            </w:r>
          </w:p>
        </w:tc>
        <w:tc>
          <w:tcPr>
            <w:tcW w:w="3119" w:type="dxa"/>
          </w:tcPr>
          <w:p w14:paraId="6F177FDB" w14:textId="77777777" w:rsidR="00B16150" w:rsidRPr="00017116" w:rsidRDefault="00B16150" w:rsidP="00017116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017116"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000</w:t>
            </w:r>
            <w:r w:rsidRPr="00017116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- brak danych</w:t>
            </w:r>
          </w:p>
          <w:p w14:paraId="4537EE0F" w14:textId="7A58CFAE" w:rsidR="00B16150" w:rsidRPr="00DC68FB" w:rsidRDefault="00B16150" w:rsidP="00AF5876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&lt;k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od kraju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&gt;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- 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zgodnie z ISO-3166-1 </w:t>
            </w:r>
          </w:p>
        </w:tc>
        <w:tc>
          <w:tcPr>
            <w:tcW w:w="1842" w:type="dxa"/>
          </w:tcPr>
          <w:p w14:paraId="0DB49908" w14:textId="512C4120" w:rsidR="00B16150" w:rsidRPr="009E7FC6" w:rsidRDefault="00B16150" w:rsidP="00430F99">
            <w:pPr>
              <w:spacing w:before="40" w:after="40" w:line="240" w:lineRule="auto"/>
              <w:rPr>
                <w:i/>
                <w:sz w:val="20"/>
                <w:szCs w:val="20"/>
              </w:rPr>
            </w:pPr>
            <w:r w:rsidRPr="009E7FC6">
              <w:rPr>
                <w:i/>
                <w:sz w:val="20"/>
                <w:szCs w:val="20"/>
              </w:rPr>
              <w:t>616</w:t>
            </w:r>
          </w:p>
        </w:tc>
      </w:tr>
      <w:tr w:rsidR="00B16150" w:rsidRPr="00DC68FB" w14:paraId="3DD81FCA" w14:textId="77777777" w:rsidTr="009E7FC6">
        <w:tc>
          <w:tcPr>
            <w:tcW w:w="562" w:type="dxa"/>
            <w:vMerge/>
            <w:shd w:val="clear" w:color="auto" w:fill="002060"/>
          </w:tcPr>
          <w:p w14:paraId="077442F8" w14:textId="77777777" w:rsidR="00B16150" w:rsidRDefault="00B16150" w:rsidP="00430F99">
            <w:pPr>
              <w:spacing w:before="40" w:after="4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002060"/>
          </w:tcPr>
          <w:p w14:paraId="1239DC85" w14:textId="77777777" w:rsidR="00B16150" w:rsidRPr="00430F99" w:rsidRDefault="00B16150" w:rsidP="00430F99">
            <w:pPr>
              <w:spacing w:before="40" w:after="4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50CD852D" w14:textId="4726A686" w:rsidR="00B16150" w:rsidRPr="00DC68FB" w:rsidRDefault="00B16150" w:rsidP="006C5715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bCs/>
                <w:color w:val="000000"/>
                <w:sz w:val="18"/>
                <w:szCs w:val="18"/>
                <w:lang w:eastAsia="pl-PL"/>
              </w:rPr>
              <w:t>A4.3</w:t>
            </w:r>
          </w:p>
        </w:tc>
        <w:tc>
          <w:tcPr>
            <w:tcW w:w="4253" w:type="dxa"/>
          </w:tcPr>
          <w:p w14:paraId="777AE54A" w14:textId="67D864AB" w:rsidR="00B16150" w:rsidRPr="00DC68FB" w:rsidRDefault="00B16150" w:rsidP="00F85F76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Numer dokumentu albo 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identyfikatora osoby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, jako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EXT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identyfikatora Usługobiorcy</w:t>
            </w:r>
          </w:p>
        </w:tc>
        <w:tc>
          <w:tcPr>
            <w:tcW w:w="709" w:type="dxa"/>
            <w:vMerge/>
          </w:tcPr>
          <w:p w14:paraId="40BB2ED6" w14:textId="3CFCCF7E" w:rsidR="00B16150" w:rsidRPr="00DC68FB" w:rsidRDefault="00B16150" w:rsidP="00430F9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68009165" w14:textId="7D687FF0" w:rsidR="00B16150" w:rsidRPr="00DC68FB" w:rsidRDefault="00B16150" w:rsidP="00430F99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3119" w:type="dxa"/>
          </w:tcPr>
          <w:p w14:paraId="78D6BEBB" w14:textId="46C348FC" w:rsidR="00B16150" w:rsidRPr="00DC68FB" w:rsidRDefault="00B16150" w:rsidP="00430F99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14:paraId="7E808AB8" w14:textId="531BF74B" w:rsidR="00B16150" w:rsidRPr="009E7FC6" w:rsidRDefault="00B16150" w:rsidP="00674321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 w:rsidRPr="009E7FC6"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90080517455</w:t>
            </w:r>
          </w:p>
          <w:p w14:paraId="50BBFC47" w14:textId="77777777" w:rsidR="00B16150" w:rsidRPr="009E7FC6" w:rsidRDefault="00B16150" w:rsidP="00674321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</w:p>
          <w:p w14:paraId="6160137A" w14:textId="77777777" w:rsidR="00B16150" w:rsidRPr="009E7FC6" w:rsidRDefault="00B16150" w:rsidP="00F85F76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i/>
                <w:sz w:val="20"/>
                <w:szCs w:val="20"/>
              </w:rPr>
            </w:pPr>
          </w:p>
        </w:tc>
      </w:tr>
      <w:tr w:rsidR="00B16150" w:rsidRPr="00DC68FB" w14:paraId="2B2668C2" w14:textId="77777777" w:rsidTr="009E7FC6">
        <w:tc>
          <w:tcPr>
            <w:tcW w:w="562" w:type="dxa"/>
            <w:vMerge w:val="restart"/>
            <w:shd w:val="clear" w:color="auto" w:fill="002060"/>
          </w:tcPr>
          <w:p w14:paraId="39736F79" w14:textId="660F160A" w:rsidR="00B16150" w:rsidRPr="00145041" w:rsidRDefault="00B16150" w:rsidP="00274F21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 w:rsidRPr="00145041">
              <w:rPr>
                <w:b/>
                <w:sz w:val="20"/>
                <w:szCs w:val="20"/>
              </w:rPr>
              <w:lastRenderedPageBreak/>
              <w:t>A5</w:t>
            </w:r>
          </w:p>
        </w:tc>
        <w:tc>
          <w:tcPr>
            <w:tcW w:w="1843" w:type="dxa"/>
            <w:vMerge w:val="restart"/>
            <w:shd w:val="clear" w:color="auto" w:fill="002060"/>
          </w:tcPr>
          <w:p w14:paraId="1C884D3A" w14:textId="63733630" w:rsidR="00B16150" w:rsidRPr="00430F99" w:rsidRDefault="00B16150" w:rsidP="005E51D1">
            <w:pPr>
              <w:spacing w:before="40" w:after="40" w:line="240" w:lineRule="auto"/>
              <w:rPr>
                <w:sz w:val="20"/>
                <w:szCs w:val="20"/>
              </w:rPr>
            </w:pPr>
            <w:r w:rsidRPr="00DC68FB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Opiekun - identyfikator osoby</w:t>
            </w:r>
          </w:p>
        </w:tc>
        <w:tc>
          <w:tcPr>
            <w:tcW w:w="992" w:type="dxa"/>
          </w:tcPr>
          <w:p w14:paraId="34075C80" w14:textId="179ED55E" w:rsidR="00B16150" w:rsidRPr="00DC68FB" w:rsidRDefault="00B16150" w:rsidP="006C5715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>A5</w:t>
            </w:r>
          </w:p>
        </w:tc>
        <w:tc>
          <w:tcPr>
            <w:tcW w:w="4253" w:type="dxa"/>
          </w:tcPr>
          <w:p w14:paraId="632F969D" w14:textId="7014F514" w:rsidR="00B16150" w:rsidRPr="00DC68FB" w:rsidRDefault="00B16150" w:rsidP="00274F21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Identyfikator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osoby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na podstawie 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OID identyfikatora Opiekuna</w:t>
            </w:r>
            <w:r w:rsidR="005E51D1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, </w:t>
            </w:r>
            <w:r w:rsidR="005E51D1">
              <w:rPr>
                <w:sz w:val="20"/>
                <w:szCs w:val="20"/>
              </w:rPr>
              <w:t xml:space="preserve">przekazywane w schemacie </w:t>
            </w:r>
            <w:r w:rsidR="005E51D1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&lt;A5.1&gt;&lt;A5.2&gt;.&lt;A5.3&gt;</w:t>
            </w:r>
            <w:r w:rsidR="005E51D1" w:rsidRPr="00DC68FB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="005E51D1">
              <w:rPr>
                <w:rStyle w:val="Odwoanieprzypisudolnego"/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footnoteReference w:id="2"/>
            </w:r>
          </w:p>
          <w:p w14:paraId="33B1E8FE" w14:textId="77777777" w:rsidR="00B16150" w:rsidRPr="00DC68FB" w:rsidRDefault="00B16150" w:rsidP="00274F21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       </w:t>
            </w:r>
          </w:p>
          <w:p w14:paraId="19745758" w14:textId="4B441796" w:rsidR="00B16150" w:rsidRPr="00DC68FB" w:rsidRDefault="00B16150" w:rsidP="00274F21">
            <w:pPr>
              <w:spacing w:before="40" w:after="40" w:line="240" w:lineRule="auto"/>
              <w:rPr>
                <w:sz w:val="20"/>
                <w:szCs w:val="20"/>
              </w:rPr>
            </w:pP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           </w:t>
            </w:r>
          </w:p>
        </w:tc>
        <w:tc>
          <w:tcPr>
            <w:tcW w:w="709" w:type="dxa"/>
            <w:vMerge w:val="restart"/>
          </w:tcPr>
          <w:p w14:paraId="2BF0BCA7" w14:textId="77777777" w:rsidR="00B16150" w:rsidRPr="00DC68FB" w:rsidRDefault="00B16150" w:rsidP="006C5715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TAK, 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jeśli PESEL</w:t>
            </w:r>
          </w:p>
          <w:p w14:paraId="4D8226D0" w14:textId="5BFA74D6" w:rsidR="00B16150" w:rsidRDefault="00B16150" w:rsidP="006C5715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</w:p>
          <w:p w14:paraId="1517D2BB" w14:textId="060BEE41" w:rsidR="00B16150" w:rsidRPr="00DC68FB" w:rsidRDefault="00B16150" w:rsidP="00274F21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</w:p>
          <w:p w14:paraId="1F479154" w14:textId="4F4C526C" w:rsidR="00B16150" w:rsidRPr="00DC68FB" w:rsidRDefault="00B16150" w:rsidP="00274F21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179F0C80" w14:textId="712C5699" w:rsidR="00B16150" w:rsidRDefault="00B16150" w:rsidP="00274F21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3119" w:type="dxa"/>
          </w:tcPr>
          <w:p w14:paraId="4BAF3AD4" w14:textId="71F78E7E" w:rsidR="00B16150" w:rsidRDefault="00B16150" w:rsidP="00274F21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842" w:type="dxa"/>
          </w:tcPr>
          <w:p w14:paraId="40F6E563" w14:textId="75F84837" w:rsidR="00B16150" w:rsidRPr="009E7FC6" w:rsidRDefault="00B16150" w:rsidP="006C5715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 w:rsidRPr="009E7FC6"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2</w:t>
            </w:r>
            <w:r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040</w:t>
            </w:r>
            <w:r w:rsidR="00F7515B"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.</w:t>
            </w:r>
            <w:r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JVC2625353XA8792</w:t>
            </w:r>
          </w:p>
          <w:p w14:paraId="1C70B6ED" w14:textId="7228C22F" w:rsidR="00B16150" w:rsidRPr="009E7FC6" w:rsidRDefault="00B16150" w:rsidP="00274F21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</w:p>
        </w:tc>
      </w:tr>
      <w:tr w:rsidR="00B16150" w:rsidRPr="00DC68FB" w14:paraId="68D1E285" w14:textId="77777777" w:rsidTr="009E7FC6">
        <w:tc>
          <w:tcPr>
            <w:tcW w:w="562" w:type="dxa"/>
            <w:vMerge/>
            <w:shd w:val="clear" w:color="auto" w:fill="002060"/>
          </w:tcPr>
          <w:p w14:paraId="37E2548F" w14:textId="77777777" w:rsidR="00B16150" w:rsidRPr="00145041" w:rsidRDefault="00B16150" w:rsidP="006C5715">
            <w:pPr>
              <w:spacing w:before="40" w:after="4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002060"/>
          </w:tcPr>
          <w:p w14:paraId="00D2BDDB" w14:textId="77777777" w:rsidR="00B16150" w:rsidRPr="00DC68FB" w:rsidRDefault="00B16150" w:rsidP="006C5715">
            <w:pPr>
              <w:spacing w:before="40" w:after="40" w:line="240" w:lineRule="auto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2FCA2E1C" w14:textId="313C3A62" w:rsidR="00B16150" w:rsidRDefault="00B16150" w:rsidP="006C5715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>A5.1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4253" w:type="dxa"/>
          </w:tcPr>
          <w:p w14:paraId="6E987F1D" w14:textId="27A64A3D" w:rsidR="00B16150" w:rsidRPr="00DC68FB" w:rsidRDefault="00B16150" w:rsidP="006C5715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Typ identyfikatora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osoby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na podstawie 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ROOT identyfikatora OID Opiekuna</w:t>
            </w:r>
          </w:p>
          <w:p w14:paraId="6B51809B" w14:textId="77777777" w:rsidR="00B16150" w:rsidRPr="00DC68FB" w:rsidRDefault="00B16150" w:rsidP="006C5715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       </w:t>
            </w:r>
          </w:p>
          <w:p w14:paraId="7A57C0CF" w14:textId="30BFAAED" w:rsidR="00B16150" w:rsidRDefault="00B16150" w:rsidP="006C5715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           </w:t>
            </w:r>
          </w:p>
        </w:tc>
        <w:tc>
          <w:tcPr>
            <w:tcW w:w="709" w:type="dxa"/>
            <w:vMerge/>
          </w:tcPr>
          <w:p w14:paraId="138CCC56" w14:textId="6FC9CE00" w:rsidR="00B16150" w:rsidRDefault="00B16150" w:rsidP="00274F21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1B87B62B" w14:textId="440D203D" w:rsidR="00B16150" w:rsidRDefault="00B16150" w:rsidP="006C5715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Słownik</w:t>
            </w:r>
          </w:p>
        </w:tc>
        <w:tc>
          <w:tcPr>
            <w:tcW w:w="3119" w:type="dxa"/>
          </w:tcPr>
          <w:p w14:paraId="469A8B58" w14:textId="77777777" w:rsidR="00B16150" w:rsidRPr="008F7800" w:rsidRDefault="00B16150" w:rsidP="006C5715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8F7800"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0</w:t>
            </w:r>
            <w:r w:rsidRPr="008F7800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- brak danych</w:t>
            </w:r>
          </w:p>
          <w:p w14:paraId="31E077E0" w14:textId="77777777" w:rsidR="00B16150" w:rsidRPr="00DC68FB" w:rsidRDefault="00B16150" w:rsidP="006C5715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8F7800"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 xml:space="preserve">1 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- 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k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rajowe identyfikatory os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ó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b w państwach UE i strefy </w:t>
            </w:r>
            <w:proofErr w:type="spellStart"/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Schengen</w:t>
            </w:r>
            <w:proofErr w:type="spellEnd"/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, gdy 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ROOT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2.16.840.1.113883.3.4424.1.1,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albo 2.16.840.1.113883.2.4.6.3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, albo 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2.16.578.1.12.4.1.4.1</w:t>
            </w:r>
          </w:p>
          <w:p w14:paraId="0B639C1A" w14:textId="77777777" w:rsidR="00B16150" w:rsidRDefault="00B16150" w:rsidP="006C5715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674321"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2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- n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umer paszportu, gdy 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ROOT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2.16.840.1.113883.4.330</w:t>
            </w:r>
          </w:p>
          <w:p w14:paraId="07684F1D" w14:textId="77777777" w:rsidR="00B16150" w:rsidRPr="00DC68FB" w:rsidRDefault="00B16150" w:rsidP="006C5715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674321"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3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- n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umery dowod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ów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osobistych w państwach UE i strefy </w:t>
            </w:r>
            <w:proofErr w:type="spellStart"/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Schengen</w:t>
            </w:r>
            <w:proofErr w:type="spellEnd"/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, gdy 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ROOT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2.16.840.1.113883.3.4424.1.2</w:t>
            </w:r>
          </w:p>
          <w:p w14:paraId="47AFD1D1" w14:textId="77777777" w:rsidR="00B16150" w:rsidRPr="00DC68FB" w:rsidRDefault="00B16150" w:rsidP="006C5715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674321"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4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- n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umery praw jazdy w państwach UE i strefy, </w:t>
            </w:r>
            <w:proofErr w:type="spellStart"/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Schengen</w:t>
            </w:r>
            <w:proofErr w:type="spellEnd"/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, gdy 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ROOT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2.16.840.1.113883.3.4424.1.3</w:t>
            </w:r>
          </w:p>
          <w:p w14:paraId="40644891" w14:textId="3F11274D" w:rsidR="00B16150" w:rsidRPr="008F7800" w:rsidRDefault="00B16150" w:rsidP="006C5715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</w:pPr>
            <w:r w:rsidRPr="00674321"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5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- n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umery książeczek żeglarskich, gdy 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ROOT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2.16.840.1.113883.3.4424.1.5</w:t>
            </w:r>
          </w:p>
        </w:tc>
        <w:tc>
          <w:tcPr>
            <w:tcW w:w="1842" w:type="dxa"/>
          </w:tcPr>
          <w:p w14:paraId="6240BE50" w14:textId="101D8FCA" w:rsidR="00B16150" w:rsidRPr="009E7FC6" w:rsidRDefault="00B16150" w:rsidP="006C5715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 w:rsidRPr="009E7FC6"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2</w:t>
            </w:r>
          </w:p>
        </w:tc>
      </w:tr>
      <w:tr w:rsidR="00B16150" w:rsidRPr="00DC68FB" w14:paraId="10D8AB09" w14:textId="77777777" w:rsidTr="009E7FC6">
        <w:tc>
          <w:tcPr>
            <w:tcW w:w="562" w:type="dxa"/>
            <w:vMerge/>
            <w:shd w:val="clear" w:color="auto" w:fill="002060"/>
          </w:tcPr>
          <w:p w14:paraId="7EAC1FB1" w14:textId="77777777" w:rsidR="00B16150" w:rsidRPr="00145041" w:rsidRDefault="00B16150" w:rsidP="00274F21">
            <w:pPr>
              <w:spacing w:before="40" w:after="4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002060"/>
          </w:tcPr>
          <w:p w14:paraId="2C48C0BD" w14:textId="77777777" w:rsidR="00B16150" w:rsidRPr="00DC68FB" w:rsidRDefault="00B16150" w:rsidP="00274F21">
            <w:pPr>
              <w:spacing w:before="40" w:after="40" w:line="240" w:lineRule="auto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0E49C1FE" w14:textId="051A4D6A" w:rsidR="00B16150" w:rsidRPr="00674321" w:rsidRDefault="00B16150" w:rsidP="00274F21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>A5</w:t>
            </w:r>
            <w:r w:rsidRPr="00017116"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>.2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</w:t>
            </w:r>
          </w:p>
          <w:p w14:paraId="7E16DAD0" w14:textId="77777777" w:rsidR="00B16150" w:rsidRPr="00DC68FB" w:rsidRDefault="00B16150" w:rsidP="00274F21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53" w:type="dxa"/>
          </w:tcPr>
          <w:p w14:paraId="4DD55AB1" w14:textId="2C97D83A" w:rsidR="00B16150" w:rsidRPr="00DC68FB" w:rsidRDefault="00B16150" w:rsidP="00155B4E">
            <w:pPr>
              <w:spacing w:before="40" w:after="40" w:line="240" w:lineRule="auto"/>
              <w:jc w:val="left"/>
              <w:rPr>
                <w:sz w:val="20"/>
                <w:szCs w:val="20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K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od kraju (zgodnie z normą ISO-3166-1 kod numeryczny) ustalany na podstawie 3 ostatnich znak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ROOT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identyfikatora 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Opiekuna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</w:t>
            </w:r>
            <w:r w:rsidRPr="00F85F76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albo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528 (2.16.840.1.113883.2.4.6.3 -Holandia), albo 578 (2.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16.578.1.12.4.1.4.1 - Norwegia)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709" w:type="dxa"/>
            <w:vMerge/>
          </w:tcPr>
          <w:p w14:paraId="0D051F55" w14:textId="1D0591EA" w:rsidR="00B16150" w:rsidRPr="00DC68FB" w:rsidRDefault="00B16150" w:rsidP="00274F21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188FA9FE" w14:textId="178C586F" w:rsidR="00B16150" w:rsidRDefault="00B16150" w:rsidP="00274F21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Słownik</w:t>
            </w:r>
          </w:p>
        </w:tc>
        <w:tc>
          <w:tcPr>
            <w:tcW w:w="3119" w:type="dxa"/>
          </w:tcPr>
          <w:p w14:paraId="7E2963AE" w14:textId="77777777" w:rsidR="00B16150" w:rsidRPr="00017116" w:rsidRDefault="00B16150" w:rsidP="00274F21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017116"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000</w:t>
            </w:r>
            <w:r w:rsidRPr="00017116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- brak danych</w:t>
            </w:r>
          </w:p>
          <w:p w14:paraId="5A792BE5" w14:textId="14E1F463" w:rsidR="00B16150" w:rsidRDefault="00B16150" w:rsidP="00274F21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&lt;k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od kraju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&gt;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- 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zgodnie z ISO-3166-1 </w:t>
            </w:r>
          </w:p>
        </w:tc>
        <w:tc>
          <w:tcPr>
            <w:tcW w:w="1842" w:type="dxa"/>
          </w:tcPr>
          <w:p w14:paraId="7595D9FD" w14:textId="530F076D" w:rsidR="00B16150" w:rsidRPr="009E7FC6" w:rsidRDefault="00B16150" w:rsidP="00274F21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 w:rsidRPr="009E7FC6"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040</w:t>
            </w:r>
          </w:p>
        </w:tc>
      </w:tr>
      <w:tr w:rsidR="00B16150" w:rsidRPr="00DC68FB" w14:paraId="1FCBEDC5" w14:textId="77777777" w:rsidTr="009E7FC6">
        <w:tc>
          <w:tcPr>
            <w:tcW w:w="562" w:type="dxa"/>
            <w:vMerge/>
            <w:shd w:val="clear" w:color="auto" w:fill="002060"/>
          </w:tcPr>
          <w:p w14:paraId="59DD8CDC" w14:textId="77777777" w:rsidR="00B16150" w:rsidRPr="00145041" w:rsidRDefault="00B16150" w:rsidP="00274F21">
            <w:pPr>
              <w:spacing w:before="40" w:after="4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002060"/>
          </w:tcPr>
          <w:p w14:paraId="2371A9B8" w14:textId="77777777" w:rsidR="00B16150" w:rsidRPr="00DC68FB" w:rsidRDefault="00B16150" w:rsidP="00274F21">
            <w:pPr>
              <w:spacing w:before="40" w:after="40" w:line="240" w:lineRule="auto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5A88AA7E" w14:textId="6080FBEE" w:rsidR="00B16150" w:rsidRPr="00DC68FB" w:rsidRDefault="00B16150" w:rsidP="006C5715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bCs/>
                <w:color w:val="000000"/>
                <w:sz w:val="18"/>
                <w:szCs w:val="18"/>
                <w:lang w:eastAsia="pl-PL"/>
              </w:rPr>
              <w:t>A5.3</w:t>
            </w:r>
          </w:p>
        </w:tc>
        <w:tc>
          <w:tcPr>
            <w:tcW w:w="4253" w:type="dxa"/>
          </w:tcPr>
          <w:p w14:paraId="48019BE2" w14:textId="3331B810" w:rsidR="00B16150" w:rsidRPr="00DC68FB" w:rsidRDefault="00B16150" w:rsidP="00155B4E">
            <w:pPr>
              <w:spacing w:before="40" w:after="40" w:line="240" w:lineRule="auto"/>
              <w:jc w:val="left"/>
              <w:rPr>
                <w:sz w:val="20"/>
                <w:szCs w:val="20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Numer dokumentu albo 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identyfikator osoby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, jako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EXT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identyfikatora 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OID Opiekuna</w:t>
            </w:r>
          </w:p>
        </w:tc>
        <w:tc>
          <w:tcPr>
            <w:tcW w:w="709" w:type="dxa"/>
            <w:vMerge/>
          </w:tcPr>
          <w:p w14:paraId="00C60D77" w14:textId="7649B1F9" w:rsidR="00B16150" w:rsidRPr="00DC68FB" w:rsidRDefault="00B16150" w:rsidP="00274F21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48FF31F9" w14:textId="4F3A401E" w:rsidR="00B16150" w:rsidRDefault="00B16150" w:rsidP="00274F21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3119" w:type="dxa"/>
          </w:tcPr>
          <w:p w14:paraId="012CE997" w14:textId="08BA8DF4" w:rsidR="00B16150" w:rsidRDefault="00B16150" w:rsidP="00274F21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14:paraId="11817204" w14:textId="04E1FA27" w:rsidR="00B16150" w:rsidRPr="009E7FC6" w:rsidRDefault="00B16150" w:rsidP="00274F21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JVC2625353XA8792</w:t>
            </w:r>
          </w:p>
          <w:p w14:paraId="3309F36A" w14:textId="77777777" w:rsidR="00B16150" w:rsidRPr="009E7FC6" w:rsidRDefault="00B16150" w:rsidP="00274F21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</w:p>
        </w:tc>
      </w:tr>
      <w:tr w:rsidR="00CC451A" w:rsidRPr="00DC68FB" w14:paraId="638ABFD4" w14:textId="77777777" w:rsidTr="009E7FC6">
        <w:tc>
          <w:tcPr>
            <w:tcW w:w="562" w:type="dxa"/>
            <w:shd w:val="clear" w:color="auto" w:fill="002060"/>
          </w:tcPr>
          <w:p w14:paraId="05B2BE80" w14:textId="7D8376FD" w:rsidR="00CC451A" w:rsidRPr="00145041" w:rsidRDefault="00B14FBC" w:rsidP="00CC451A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843" w:type="dxa"/>
            <w:shd w:val="clear" w:color="auto" w:fill="002060"/>
          </w:tcPr>
          <w:p w14:paraId="3542D77E" w14:textId="48292CCB" w:rsidR="00CC451A" w:rsidRPr="00DC68FB" w:rsidRDefault="00CC451A" w:rsidP="00B14FBC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  <w:r w:rsidRPr="00DC68FB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Usługobiorca - imię i nazwisko</w:t>
            </w:r>
          </w:p>
        </w:tc>
        <w:tc>
          <w:tcPr>
            <w:tcW w:w="992" w:type="dxa"/>
          </w:tcPr>
          <w:p w14:paraId="6051CFF1" w14:textId="1E738AC1" w:rsidR="00CC451A" w:rsidRPr="00DC68FB" w:rsidRDefault="00A36C27" w:rsidP="00CC451A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36C27">
              <w:rPr>
                <w:rFonts w:ascii="Segoe UI" w:hAnsi="Segoe UI" w:cs="Segoe UI"/>
                <w:bCs/>
                <w:color w:val="000000"/>
                <w:sz w:val="18"/>
                <w:szCs w:val="18"/>
                <w:lang w:eastAsia="pl-PL"/>
              </w:rPr>
              <w:t>A6</w:t>
            </w:r>
          </w:p>
        </w:tc>
        <w:tc>
          <w:tcPr>
            <w:tcW w:w="4253" w:type="dxa"/>
          </w:tcPr>
          <w:p w14:paraId="3DA34238" w14:textId="62776C33" w:rsidR="00CC451A" w:rsidRPr="00DC68FB" w:rsidRDefault="00CC451A" w:rsidP="00155B4E">
            <w:pPr>
              <w:spacing w:before="40" w:after="40" w:line="240" w:lineRule="auto"/>
              <w:jc w:val="left"/>
              <w:rPr>
                <w:sz w:val="20"/>
                <w:szCs w:val="20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P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ierwsze imię oraz nazwisko Usługobiorcy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,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oddzielone spacją</w:t>
            </w:r>
          </w:p>
        </w:tc>
        <w:tc>
          <w:tcPr>
            <w:tcW w:w="709" w:type="dxa"/>
          </w:tcPr>
          <w:p w14:paraId="3B3026E0" w14:textId="18796E86" w:rsidR="00CC451A" w:rsidRPr="00DC68FB" w:rsidRDefault="00CC451A" w:rsidP="00CC451A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</w:t>
            </w:r>
          </w:p>
        </w:tc>
        <w:tc>
          <w:tcPr>
            <w:tcW w:w="850" w:type="dxa"/>
          </w:tcPr>
          <w:p w14:paraId="4150329F" w14:textId="71EF9A23" w:rsidR="00CC451A" w:rsidRDefault="00CC451A" w:rsidP="00CC451A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3119" w:type="dxa"/>
          </w:tcPr>
          <w:p w14:paraId="3CB2D009" w14:textId="0FF91E57" w:rsidR="00CC451A" w:rsidRDefault="00CC451A" w:rsidP="00CC451A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14:paraId="32E3ADAE" w14:textId="0EBEF4D3" w:rsidR="00CC451A" w:rsidRPr="009E7FC6" w:rsidRDefault="00572683" w:rsidP="00CC451A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Jan Kowal</w:t>
            </w:r>
          </w:p>
        </w:tc>
      </w:tr>
      <w:tr w:rsidR="00B14FBC" w:rsidRPr="00DC68FB" w14:paraId="0E859959" w14:textId="77777777" w:rsidTr="009E7FC6">
        <w:tc>
          <w:tcPr>
            <w:tcW w:w="562" w:type="dxa"/>
            <w:shd w:val="clear" w:color="auto" w:fill="002060"/>
          </w:tcPr>
          <w:p w14:paraId="1287105B" w14:textId="6C8FFBAD" w:rsidR="00B14FBC" w:rsidRPr="00145041" w:rsidRDefault="00B14FBC" w:rsidP="00B14FBC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843" w:type="dxa"/>
            <w:shd w:val="clear" w:color="auto" w:fill="002060"/>
          </w:tcPr>
          <w:p w14:paraId="628B3764" w14:textId="7CDD7A1A" w:rsidR="00B14FBC" w:rsidRPr="00DC68FB" w:rsidRDefault="00B14FBC" w:rsidP="00B14FBC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  <w:r w:rsidRPr="00B14FBC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Usługobiorca - nazwa kraju</w:t>
            </w:r>
          </w:p>
        </w:tc>
        <w:tc>
          <w:tcPr>
            <w:tcW w:w="992" w:type="dxa"/>
          </w:tcPr>
          <w:p w14:paraId="11D8EA59" w14:textId="318E98F5" w:rsidR="00B14FBC" w:rsidRPr="00DC68FB" w:rsidRDefault="00A36C27" w:rsidP="00B14FBC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36C27">
              <w:rPr>
                <w:rFonts w:ascii="Segoe UI" w:hAnsi="Segoe UI" w:cs="Segoe UI"/>
                <w:bCs/>
                <w:color w:val="000000"/>
                <w:sz w:val="18"/>
                <w:szCs w:val="18"/>
                <w:lang w:eastAsia="pl-PL"/>
              </w:rPr>
              <w:t>A7</w:t>
            </w:r>
          </w:p>
        </w:tc>
        <w:tc>
          <w:tcPr>
            <w:tcW w:w="4253" w:type="dxa"/>
          </w:tcPr>
          <w:p w14:paraId="49A304D7" w14:textId="2B8048FD" w:rsidR="00B14FBC" w:rsidRPr="00DC68FB" w:rsidRDefault="00B14FBC" w:rsidP="00155B4E">
            <w:pPr>
              <w:spacing w:before="40" w:after="40" w:line="240" w:lineRule="auto"/>
              <w:jc w:val="left"/>
              <w:rPr>
                <w:sz w:val="20"/>
                <w:szCs w:val="20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N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azwa kraju zamieszkania Usługobiorcy</w:t>
            </w:r>
          </w:p>
        </w:tc>
        <w:tc>
          <w:tcPr>
            <w:tcW w:w="709" w:type="dxa"/>
          </w:tcPr>
          <w:p w14:paraId="0DFD81E7" w14:textId="082183EA" w:rsidR="00B14FBC" w:rsidRPr="00DC68FB" w:rsidRDefault="00B14FBC" w:rsidP="00B14FBC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</w:t>
            </w:r>
          </w:p>
        </w:tc>
        <w:tc>
          <w:tcPr>
            <w:tcW w:w="850" w:type="dxa"/>
          </w:tcPr>
          <w:p w14:paraId="516D2D92" w14:textId="08CE539F" w:rsidR="00B14FBC" w:rsidRDefault="00B14FBC" w:rsidP="00B14FBC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3119" w:type="dxa"/>
          </w:tcPr>
          <w:p w14:paraId="647A0BC9" w14:textId="6E6AA34C" w:rsidR="00B14FBC" w:rsidRDefault="00B14FBC" w:rsidP="00B14FBC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14:paraId="6EB8CD7E" w14:textId="77777777" w:rsidR="00B14FBC" w:rsidRPr="009E7FC6" w:rsidRDefault="00B14FBC" w:rsidP="00B14FBC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</w:p>
          <w:p w14:paraId="3922FE61" w14:textId="3C407AE4" w:rsidR="00B14FBC" w:rsidRPr="009E7FC6" w:rsidRDefault="00B14FBC" w:rsidP="00B14FBC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 w:rsidRPr="009E7FC6"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POLSKA</w:t>
            </w:r>
          </w:p>
        </w:tc>
      </w:tr>
      <w:tr w:rsidR="00B14FBC" w:rsidRPr="00DC68FB" w14:paraId="75C03F33" w14:textId="77777777" w:rsidTr="009E7FC6">
        <w:tc>
          <w:tcPr>
            <w:tcW w:w="562" w:type="dxa"/>
            <w:shd w:val="clear" w:color="auto" w:fill="002060"/>
          </w:tcPr>
          <w:p w14:paraId="214D07FF" w14:textId="550F6E9A" w:rsidR="00B14FBC" w:rsidRPr="00145041" w:rsidRDefault="00B14FBC" w:rsidP="00B14FBC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843" w:type="dxa"/>
            <w:shd w:val="clear" w:color="auto" w:fill="002060"/>
          </w:tcPr>
          <w:p w14:paraId="69185607" w14:textId="77777777" w:rsidR="00B14FBC" w:rsidRDefault="00B14FBC" w:rsidP="00B14FBC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  <w:r w:rsidRPr="00DC68FB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 xml:space="preserve">Usługobiorca- </w:t>
            </w:r>
          </w:p>
          <w:p w14:paraId="23388393" w14:textId="5F4EB23A" w:rsidR="00B14FBC" w:rsidRPr="00DC68FB" w:rsidRDefault="00B14FBC" w:rsidP="00B14FBC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  <w:r w:rsidRPr="00DC68FB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kod pocztowy</w:t>
            </w:r>
          </w:p>
        </w:tc>
        <w:tc>
          <w:tcPr>
            <w:tcW w:w="992" w:type="dxa"/>
          </w:tcPr>
          <w:p w14:paraId="4A1C723F" w14:textId="632A4C69" w:rsidR="00B14FBC" w:rsidRPr="00616094" w:rsidRDefault="00A36C27" w:rsidP="00B14FBC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616094">
              <w:rPr>
                <w:rFonts w:ascii="Segoe UI" w:hAnsi="Segoe UI" w:cs="Segoe UI"/>
                <w:bCs/>
                <w:color w:val="000000"/>
                <w:sz w:val="18"/>
                <w:szCs w:val="18"/>
                <w:lang w:eastAsia="pl-PL"/>
              </w:rPr>
              <w:t>A8</w:t>
            </w:r>
          </w:p>
        </w:tc>
        <w:tc>
          <w:tcPr>
            <w:tcW w:w="4253" w:type="dxa"/>
          </w:tcPr>
          <w:p w14:paraId="4057BE8B" w14:textId="48E3CD35" w:rsidR="00B14FBC" w:rsidRPr="00B14FBC" w:rsidRDefault="00B14FBC" w:rsidP="00155B4E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K</w:t>
            </w:r>
            <w:r w:rsidR="00155B4E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od pocztowy 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dla zamieszkan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ia Usługobiorcy, bez znaku "-"</w:t>
            </w:r>
          </w:p>
        </w:tc>
        <w:tc>
          <w:tcPr>
            <w:tcW w:w="709" w:type="dxa"/>
          </w:tcPr>
          <w:p w14:paraId="0135A44E" w14:textId="11488188" w:rsidR="00B14FBC" w:rsidRPr="00DC68FB" w:rsidRDefault="00B14FBC" w:rsidP="00B14FBC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850" w:type="dxa"/>
          </w:tcPr>
          <w:p w14:paraId="01ECF498" w14:textId="425711C9" w:rsidR="00B14FBC" w:rsidRDefault="00B14FBC" w:rsidP="00B14FBC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3119" w:type="dxa"/>
          </w:tcPr>
          <w:p w14:paraId="7A701DCB" w14:textId="2152245D" w:rsidR="00B14FBC" w:rsidRDefault="00B14FBC" w:rsidP="00B14FBC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14:paraId="6749BD2E" w14:textId="77777777" w:rsidR="00B14FBC" w:rsidRPr="009E7FC6" w:rsidRDefault="00B14FBC" w:rsidP="00B14FBC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</w:p>
          <w:p w14:paraId="3A33F163" w14:textId="60A4C44A" w:rsidR="00B14FBC" w:rsidRPr="009E7FC6" w:rsidRDefault="00B14FBC" w:rsidP="00B14FBC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 w:rsidRPr="009E7FC6"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03982</w:t>
            </w:r>
          </w:p>
        </w:tc>
      </w:tr>
      <w:tr w:rsidR="00B14FBC" w:rsidRPr="00DC68FB" w14:paraId="769C2AB6" w14:textId="77777777" w:rsidTr="009E7FC6">
        <w:tc>
          <w:tcPr>
            <w:tcW w:w="562" w:type="dxa"/>
            <w:shd w:val="clear" w:color="auto" w:fill="002060"/>
          </w:tcPr>
          <w:p w14:paraId="043237DD" w14:textId="18896013" w:rsidR="00B14FBC" w:rsidRPr="00145041" w:rsidRDefault="00B14FBC" w:rsidP="00B14FBC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843" w:type="dxa"/>
            <w:shd w:val="clear" w:color="auto" w:fill="002060"/>
          </w:tcPr>
          <w:p w14:paraId="1595DB13" w14:textId="2181BF59" w:rsidR="00B14FBC" w:rsidRPr="00DC68FB" w:rsidRDefault="00B14FBC" w:rsidP="00B14FBC">
            <w:pPr>
              <w:spacing w:before="40" w:after="40" w:line="240" w:lineRule="auto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  <w:r w:rsidRPr="00DC68FB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Usługobiorca- miasto</w:t>
            </w:r>
          </w:p>
        </w:tc>
        <w:tc>
          <w:tcPr>
            <w:tcW w:w="992" w:type="dxa"/>
          </w:tcPr>
          <w:p w14:paraId="31022DD0" w14:textId="5B16D52E" w:rsidR="00B14FBC" w:rsidRPr="00616094" w:rsidRDefault="00A36C27" w:rsidP="00B14FBC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616094">
              <w:rPr>
                <w:rFonts w:ascii="Segoe UI" w:hAnsi="Segoe UI" w:cs="Segoe UI"/>
                <w:bCs/>
                <w:color w:val="000000"/>
                <w:sz w:val="18"/>
                <w:szCs w:val="18"/>
                <w:lang w:eastAsia="pl-PL"/>
              </w:rPr>
              <w:t>A9</w:t>
            </w:r>
          </w:p>
        </w:tc>
        <w:tc>
          <w:tcPr>
            <w:tcW w:w="4253" w:type="dxa"/>
          </w:tcPr>
          <w:p w14:paraId="3BA44A19" w14:textId="604B1D5E" w:rsidR="00B14FBC" w:rsidRPr="00DC68FB" w:rsidRDefault="00155B4E" w:rsidP="00155B4E">
            <w:pPr>
              <w:spacing w:before="40" w:after="40" w:line="240" w:lineRule="auto"/>
              <w:jc w:val="left"/>
              <w:rPr>
                <w:sz w:val="20"/>
                <w:szCs w:val="20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N</w:t>
            </w:r>
            <w:r w:rsidR="00B14FBC"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azwa miasta zamieszkania Usługobiorcy</w:t>
            </w:r>
          </w:p>
        </w:tc>
        <w:tc>
          <w:tcPr>
            <w:tcW w:w="709" w:type="dxa"/>
          </w:tcPr>
          <w:p w14:paraId="28BB6A24" w14:textId="108AEDE9" w:rsidR="00B14FBC" w:rsidRPr="00DC68FB" w:rsidRDefault="00155B4E" w:rsidP="00B14FBC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</w:t>
            </w:r>
          </w:p>
        </w:tc>
        <w:tc>
          <w:tcPr>
            <w:tcW w:w="850" w:type="dxa"/>
          </w:tcPr>
          <w:p w14:paraId="38E39E60" w14:textId="76C732B2" w:rsidR="00B14FBC" w:rsidRDefault="00B14FBC" w:rsidP="00B14FBC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3119" w:type="dxa"/>
          </w:tcPr>
          <w:p w14:paraId="0F3FA4AA" w14:textId="52F0BE97" w:rsidR="00B14FBC" w:rsidRDefault="00B14FBC" w:rsidP="00B14FBC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14:paraId="78CC7E4B" w14:textId="77777777" w:rsidR="00B14FBC" w:rsidRPr="009E7FC6" w:rsidRDefault="00B14FBC" w:rsidP="00B14FBC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</w:p>
          <w:p w14:paraId="179CD4CB" w14:textId="225B8FF9" w:rsidR="00B14FBC" w:rsidRPr="009E7FC6" w:rsidRDefault="00155B4E" w:rsidP="00B14FBC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 w:rsidRPr="009E7FC6"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WARSZAWA</w:t>
            </w:r>
          </w:p>
        </w:tc>
      </w:tr>
      <w:tr w:rsidR="00155B4E" w:rsidRPr="00DC68FB" w14:paraId="6E2EA18E" w14:textId="77777777" w:rsidTr="009E7FC6">
        <w:tc>
          <w:tcPr>
            <w:tcW w:w="562" w:type="dxa"/>
            <w:shd w:val="clear" w:color="auto" w:fill="002060"/>
          </w:tcPr>
          <w:p w14:paraId="49C98EC4" w14:textId="3180B269" w:rsidR="00155B4E" w:rsidRPr="00145041" w:rsidRDefault="00155B4E" w:rsidP="00155B4E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843" w:type="dxa"/>
            <w:shd w:val="clear" w:color="auto" w:fill="002060"/>
          </w:tcPr>
          <w:p w14:paraId="5476CFB7" w14:textId="0FB7B925" w:rsidR="00155B4E" w:rsidRPr="00DC68FB" w:rsidRDefault="00155B4E" w:rsidP="00155B4E">
            <w:pPr>
              <w:spacing w:before="40" w:after="40" w:line="240" w:lineRule="auto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  <w:r w:rsidRPr="00DC68FB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Usługobiorca- nazwa ulicy, numer domu</w:t>
            </w:r>
          </w:p>
        </w:tc>
        <w:tc>
          <w:tcPr>
            <w:tcW w:w="992" w:type="dxa"/>
          </w:tcPr>
          <w:p w14:paraId="6D0B8980" w14:textId="282D7956" w:rsidR="00155B4E" w:rsidRPr="00616094" w:rsidRDefault="00A36C27" w:rsidP="00155B4E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616094">
              <w:rPr>
                <w:rFonts w:ascii="Segoe UI" w:hAnsi="Segoe UI" w:cs="Segoe UI"/>
                <w:bCs/>
                <w:color w:val="000000"/>
                <w:sz w:val="18"/>
                <w:szCs w:val="18"/>
                <w:lang w:eastAsia="pl-PL"/>
              </w:rPr>
              <w:t>A10</w:t>
            </w:r>
          </w:p>
        </w:tc>
        <w:tc>
          <w:tcPr>
            <w:tcW w:w="4253" w:type="dxa"/>
          </w:tcPr>
          <w:p w14:paraId="6EA6F486" w14:textId="502C7A24" w:rsidR="00155B4E" w:rsidRPr="00DC68FB" w:rsidRDefault="00155B4E" w:rsidP="00155B4E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N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azwa ulicy i po spacji numer domu dla zamieszkania Usługobiorcy</w:t>
            </w:r>
          </w:p>
        </w:tc>
        <w:tc>
          <w:tcPr>
            <w:tcW w:w="709" w:type="dxa"/>
          </w:tcPr>
          <w:p w14:paraId="15FFB0CB" w14:textId="40D6579E" w:rsidR="00155B4E" w:rsidRPr="00DC68FB" w:rsidRDefault="00155B4E" w:rsidP="00155B4E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</w:t>
            </w:r>
          </w:p>
        </w:tc>
        <w:tc>
          <w:tcPr>
            <w:tcW w:w="850" w:type="dxa"/>
          </w:tcPr>
          <w:p w14:paraId="0D2E15D2" w14:textId="181DCBC2" w:rsidR="00155B4E" w:rsidRDefault="00155B4E" w:rsidP="00155B4E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3119" w:type="dxa"/>
          </w:tcPr>
          <w:p w14:paraId="3C07C400" w14:textId="4A1EA0C0" w:rsidR="00155B4E" w:rsidRDefault="00155B4E" w:rsidP="00155B4E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14:paraId="1409C656" w14:textId="77777777" w:rsidR="00155B4E" w:rsidRPr="009E7FC6" w:rsidRDefault="00155B4E" w:rsidP="00155B4E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</w:p>
          <w:p w14:paraId="10F6FC02" w14:textId="01D395B5" w:rsidR="00155B4E" w:rsidRPr="009E7FC6" w:rsidRDefault="00572683" w:rsidP="00155B4E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Piękna 1</w:t>
            </w:r>
          </w:p>
        </w:tc>
      </w:tr>
      <w:tr w:rsidR="00B97BEA" w:rsidRPr="00DC68FB" w14:paraId="313D0BF2" w14:textId="77777777" w:rsidTr="009E7FC6">
        <w:tc>
          <w:tcPr>
            <w:tcW w:w="562" w:type="dxa"/>
            <w:shd w:val="clear" w:color="auto" w:fill="002060"/>
          </w:tcPr>
          <w:p w14:paraId="579503E4" w14:textId="7A539EA2" w:rsidR="00B97BEA" w:rsidRPr="00145041" w:rsidRDefault="00155B4E" w:rsidP="00430F99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843" w:type="dxa"/>
            <w:shd w:val="clear" w:color="auto" w:fill="002060"/>
          </w:tcPr>
          <w:p w14:paraId="64964996" w14:textId="18D237A0" w:rsidR="00BD0099" w:rsidRDefault="00155B4E" w:rsidP="00430F99">
            <w:pPr>
              <w:spacing w:before="40" w:after="40" w:line="240" w:lineRule="auto"/>
              <w:rPr>
                <w:rFonts w:ascii="Segoe UI" w:hAnsi="Segoe UI" w:cs="Segoe UI"/>
                <w:b/>
                <w:bCs/>
                <w:sz w:val="18"/>
                <w:szCs w:val="18"/>
                <w:lang w:eastAsia="pl-PL"/>
              </w:rPr>
            </w:pPr>
            <w:r w:rsidRPr="00DC68FB">
              <w:rPr>
                <w:rFonts w:ascii="Segoe UI" w:hAnsi="Segoe UI" w:cs="Segoe UI"/>
                <w:b/>
                <w:bCs/>
                <w:sz w:val="18"/>
                <w:szCs w:val="18"/>
                <w:lang w:eastAsia="pl-PL"/>
              </w:rPr>
              <w:t xml:space="preserve">Usługobiorca </w:t>
            </w:r>
            <w:r w:rsidR="00BD0099">
              <w:rPr>
                <w:rFonts w:ascii="Segoe UI" w:hAnsi="Segoe UI" w:cs="Segoe UI"/>
                <w:b/>
                <w:bCs/>
                <w:sz w:val="18"/>
                <w:szCs w:val="18"/>
                <w:lang w:eastAsia="pl-PL"/>
              </w:rPr>
              <w:t>–</w:t>
            </w:r>
            <w:r w:rsidRPr="00DC68FB">
              <w:rPr>
                <w:rFonts w:ascii="Segoe UI" w:hAnsi="Segoe UI" w:cs="Segoe UI"/>
                <w:b/>
                <w:bCs/>
                <w:sz w:val="18"/>
                <w:szCs w:val="18"/>
                <w:lang w:eastAsia="pl-PL"/>
              </w:rPr>
              <w:t xml:space="preserve"> </w:t>
            </w:r>
          </w:p>
          <w:p w14:paraId="0AC31A66" w14:textId="4414949E" w:rsidR="00B97BEA" w:rsidRPr="00DC68FB" w:rsidRDefault="00155B4E" w:rsidP="00430F99">
            <w:pPr>
              <w:spacing w:before="40" w:after="40" w:line="240" w:lineRule="auto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  <w:r w:rsidRPr="00DC68FB">
              <w:rPr>
                <w:rFonts w:ascii="Segoe UI" w:hAnsi="Segoe UI" w:cs="Segoe UI"/>
                <w:b/>
                <w:bCs/>
                <w:sz w:val="18"/>
                <w:szCs w:val="18"/>
                <w:lang w:eastAsia="pl-PL"/>
              </w:rPr>
              <w:t>płeć</w:t>
            </w:r>
          </w:p>
        </w:tc>
        <w:tc>
          <w:tcPr>
            <w:tcW w:w="992" w:type="dxa"/>
          </w:tcPr>
          <w:p w14:paraId="79D862FD" w14:textId="318D1CE1" w:rsidR="00B97BEA" w:rsidRPr="00616094" w:rsidRDefault="00A36C27" w:rsidP="008F7800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616094">
              <w:rPr>
                <w:rFonts w:ascii="Segoe UI" w:hAnsi="Segoe UI" w:cs="Segoe UI"/>
                <w:bCs/>
                <w:color w:val="000000"/>
                <w:sz w:val="18"/>
                <w:szCs w:val="18"/>
                <w:lang w:eastAsia="pl-PL"/>
              </w:rPr>
              <w:t>A11</w:t>
            </w:r>
          </w:p>
        </w:tc>
        <w:tc>
          <w:tcPr>
            <w:tcW w:w="4253" w:type="dxa"/>
          </w:tcPr>
          <w:p w14:paraId="7D5A7CFE" w14:textId="0197C490" w:rsidR="00B97BEA" w:rsidRPr="00DC68FB" w:rsidRDefault="00155B4E" w:rsidP="00430F99">
            <w:pPr>
              <w:spacing w:before="40" w:after="40" w:line="240" w:lineRule="auto"/>
              <w:rPr>
                <w:sz w:val="20"/>
                <w:szCs w:val="20"/>
              </w:rPr>
            </w:pPr>
            <w:r w:rsidRPr="00BD0099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Płeć Usługobiorcy</w:t>
            </w:r>
          </w:p>
        </w:tc>
        <w:tc>
          <w:tcPr>
            <w:tcW w:w="709" w:type="dxa"/>
          </w:tcPr>
          <w:p w14:paraId="137A0A7F" w14:textId="029534EB" w:rsidR="00B97BEA" w:rsidRPr="00DC68FB" w:rsidRDefault="00155B4E" w:rsidP="00430F9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</w:t>
            </w:r>
          </w:p>
        </w:tc>
        <w:tc>
          <w:tcPr>
            <w:tcW w:w="850" w:type="dxa"/>
          </w:tcPr>
          <w:p w14:paraId="4BF1651B" w14:textId="7F1C5DEC" w:rsidR="00B97BEA" w:rsidRDefault="00155B4E" w:rsidP="00430F99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Słownik</w:t>
            </w:r>
          </w:p>
        </w:tc>
        <w:tc>
          <w:tcPr>
            <w:tcW w:w="3119" w:type="dxa"/>
          </w:tcPr>
          <w:p w14:paraId="06C094C7" w14:textId="3B32CFC0" w:rsidR="00B97BEA" w:rsidRDefault="00155B4E" w:rsidP="009E7FC6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P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łeć zgodnie z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standardem HL7, </w:t>
            </w:r>
            <w:proofErr w:type="spellStart"/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codeSystem</w:t>
            </w:r>
            <w:proofErr w:type="spellEnd"/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=’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2.16.840.1.113883.5.1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’</w:t>
            </w:r>
          </w:p>
        </w:tc>
        <w:tc>
          <w:tcPr>
            <w:tcW w:w="1842" w:type="dxa"/>
          </w:tcPr>
          <w:p w14:paraId="25185336" w14:textId="29B16D6D" w:rsidR="00B97BEA" w:rsidRPr="009E7FC6" w:rsidRDefault="009E7FC6" w:rsidP="00674321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 w:rsidRPr="009E7FC6"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M</w:t>
            </w:r>
          </w:p>
        </w:tc>
      </w:tr>
      <w:tr w:rsidR="009E7FC6" w:rsidRPr="00DC68FB" w14:paraId="79C8333C" w14:textId="77777777" w:rsidTr="009E7FC6">
        <w:tc>
          <w:tcPr>
            <w:tcW w:w="562" w:type="dxa"/>
            <w:shd w:val="clear" w:color="auto" w:fill="002060"/>
          </w:tcPr>
          <w:p w14:paraId="50D28CFA" w14:textId="17CCACB1" w:rsidR="009E7FC6" w:rsidRDefault="009E7FC6" w:rsidP="009E7FC6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843" w:type="dxa"/>
            <w:shd w:val="clear" w:color="auto" w:fill="002060"/>
          </w:tcPr>
          <w:p w14:paraId="6DA506F1" w14:textId="2D003797" w:rsidR="009E7FC6" w:rsidRDefault="009E7FC6" w:rsidP="009E7FC6">
            <w:pPr>
              <w:spacing w:before="40" w:after="40" w:line="240" w:lineRule="auto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  <w:r w:rsidRPr="00DC68FB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 xml:space="preserve">Usługobiorca </w:t>
            </w:r>
            <w:r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–</w:t>
            </w:r>
          </w:p>
          <w:p w14:paraId="38773367" w14:textId="5E80F913" w:rsidR="009E7FC6" w:rsidRPr="00DC68FB" w:rsidRDefault="009E7FC6" w:rsidP="009E7FC6">
            <w:pPr>
              <w:spacing w:before="40" w:after="40" w:line="240" w:lineRule="auto"/>
              <w:rPr>
                <w:rFonts w:ascii="Segoe UI" w:hAnsi="Segoe UI" w:cs="Segoe UI"/>
                <w:b/>
                <w:bCs/>
                <w:sz w:val="18"/>
                <w:szCs w:val="18"/>
                <w:lang w:eastAsia="pl-PL"/>
              </w:rPr>
            </w:pPr>
            <w:r w:rsidRPr="00DC68FB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data urodzenia</w:t>
            </w:r>
          </w:p>
        </w:tc>
        <w:tc>
          <w:tcPr>
            <w:tcW w:w="992" w:type="dxa"/>
          </w:tcPr>
          <w:p w14:paraId="4FFBD56D" w14:textId="607545A0" w:rsidR="009E7FC6" w:rsidRPr="00616094" w:rsidRDefault="00A36C27" w:rsidP="009E7FC6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616094">
              <w:rPr>
                <w:rFonts w:ascii="Segoe UI" w:hAnsi="Segoe UI" w:cs="Segoe UI"/>
                <w:bCs/>
                <w:color w:val="000000"/>
                <w:sz w:val="18"/>
                <w:szCs w:val="18"/>
                <w:lang w:eastAsia="pl-PL"/>
              </w:rPr>
              <w:t>A12</w:t>
            </w:r>
          </w:p>
        </w:tc>
        <w:tc>
          <w:tcPr>
            <w:tcW w:w="4253" w:type="dxa"/>
          </w:tcPr>
          <w:p w14:paraId="0B379CBA" w14:textId="6543B23B" w:rsidR="009E7FC6" w:rsidRPr="00DC68FB" w:rsidRDefault="009E7FC6" w:rsidP="009E7FC6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D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ata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urodzenia Usługobiorcy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w formacie RRRRMMDD</w:t>
            </w:r>
          </w:p>
        </w:tc>
        <w:tc>
          <w:tcPr>
            <w:tcW w:w="709" w:type="dxa"/>
          </w:tcPr>
          <w:p w14:paraId="6F845526" w14:textId="743363A1" w:rsidR="009E7FC6" w:rsidRPr="00DC68FB" w:rsidRDefault="009E7FC6" w:rsidP="009E7FC6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850" w:type="dxa"/>
          </w:tcPr>
          <w:p w14:paraId="42C37AE1" w14:textId="37B18C74" w:rsidR="009E7FC6" w:rsidRDefault="009E7FC6" w:rsidP="009E7FC6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3119" w:type="dxa"/>
          </w:tcPr>
          <w:p w14:paraId="604DEF1D" w14:textId="31660F5D" w:rsidR="009E7FC6" w:rsidRDefault="009E7FC6" w:rsidP="009E7FC6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14:paraId="336838BB" w14:textId="77777777" w:rsidR="009E7FC6" w:rsidRPr="009E7FC6" w:rsidRDefault="009E7FC6" w:rsidP="009E7FC6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</w:p>
          <w:p w14:paraId="28DB2286" w14:textId="6D21ADCE" w:rsidR="009E7FC6" w:rsidRPr="009E7FC6" w:rsidRDefault="009E7FC6" w:rsidP="009E7FC6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 w:rsidRPr="009E7FC6"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19900805</w:t>
            </w:r>
          </w:p>
        </w:tc>
      </w:tr>
      <w:tr w:rsidR="00155B4E" w:rsidRPr="00DC68FB" w14:paraId="1723CC94" w14:textId="77777777" w:rsidTr="009E7FC6">
        <w:tc>
          <w:tcPr>
            <w:tcW w:w="562" w:type="dxa"/>
            <w:shd w:val="clear" w:color="auto" w:fill="002060"/>
          </w:tcPr>
          <w:p w14:paraId="46CB450C" w14:textId="28852C48" w:rsidR="00155B4E" w:rsidRDefault="009E7FC6" w:rsidP="00430F99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13</w:t>
            </w:r>
          </w:p>
        </w:tc>
        <w:tc>
          <w:tcPr>
            <w:tcW w:w="1843" w:type="dxa"/>
            <w:shd w:val="clear" w:color="auto" w:fill="002060"/>
          </w:tcPr>
          <w:p w14:paraId="7F24C1E9" w14:textId="6FAAD9F9" w:rsidR="00155B4E" w:rsidRPr="00DC68FB" w:rsidRDefault="009E7FC6" w:rsidP="00430F99">
            <w:pPr>
              <w:spacing w:before="40" w:after="40" w:line="240" w:lineRule="auto"/>
              <w:rPr>
                <w:rFonts w:ascii="Segoe UI" w:hAnsi="Segoe UI" w:cs="Segoe UI"/>
                <w:b/>
                <w:bCs/>
                <w:sz w:val="18"/>
                <w:szCs w:val="18"/>
                <w:lang w:eastAsia="pl-PL"/>
              </w:rPr>
            </w:pPr>
            <w:r w:rsidRPr="00DC68FB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Opiekun - imię i nazwis</w:t>
            </w:r>
            <w:r w:rsidRPr="009E7FC6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ko</w:t>
            </w:r>
          </w:p>
        </w:tc>
        <w:tc>
          <w:tcPr>
            <w:tcW w:w="992" w:type="dxa"/>
          </w:tcPr>
          <w:p w14:paraId="402FFEB5" w14:textId="2EB91592" w:rsidR="00155B4E" w:rsidRPr="00616094" w:rsidRDefault="00A36C27" w:rsidP="008F7800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616094">
              <w:rPr>
                <w:rFonts w:ascii="Segoe UI" w:hAnsi="Segoe UI" w:cs="Segoe UI"/>
                <w:bCs/>
                <w:color w:val="000000"/>
                <w:sz w:val="18"/>
                <w:szCs w:val="18"/>
                <w:lang w:eastAsia="pl-PL"/>
              </w:rPr>
              <w:t>A13</w:t>
            </w:r>
          </w:p>
        </w:tc>
        <w:tc>
          <w:tcPr>
            <w:tcW w:w="4253" w:type="dxa"/>
          </w:tcPr>
          <w:p w14:paraId="1205D691" w14:textId="09FC7036" w:rsidR="009E7FC6" w:rsidRPr="00DC68FB" w:rsidRDefault="00A36C27" w:rsidP="009E7FC6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F0F0F"/>
                <w:sz w:val="18"/>
                <w:szCs w:val="18"/>
                <w:lang w:eastAsia="pl-PL"/>
              </w:rPr>
              <w:t>P</w:t>
            </w:r>
            <w:r w:rsidR="009E7FC6" w:rsidRPr="00DC68FB">
              <w:rPr>
                <w:rFonts w:ascii="Segoe UI" w:hAnsi="Segoe UI" w:cs="Segoe UI"/>
                <w:color w:val="0F0F0F"/>
                <w:sz w:val="18"/>
                <w:szCs w:val="18"/>
                <w:lang w:eastAsia="pl-PL"/>
              </w:rPr>
              <w:t>ierwsze imię oraz nazwisko Opiekuna</w:t>
            </w:r>
            <w:r>
              <w:rPr>
                <w:rFonts w:ascii="Segoe UI" w:hAnsi="Segoe UI" w:cs="Segoe UI"/>
                <w:color w:val="0F0F0F"/>
                <w:sz w:val="18"/>
                <w:szCs w:val="18"/>
                <w:lang w:eastAsia="pl-PL"/>
              </w:rPr>
              <w:t>,</w:t>
            </w:r>
            <w:r w:rsidR="009E7FC6" w:rsidRPr="00DC68FB">
              <w:rPr>
                <w:rFonts w:ascii="Segoe UI" w:hAnsi="Segoe UI" w:cs="Segoe UI"/>
                <w:color w:val="0F0F0F"/>
                <w:sz w:val="18"/>
                <w:szCs w:val="18"/>
                <w:lang w:eastAsia="pl-PL"/>
              </w:rPr>
              <w:t xml:space="preserve"> oddzielone spacją</w:t>
            </w:r>
          </w:p>
          <w:p w14:paraId="0C4B315C" w14:textId="77777777" w:rsidR="00155B4E" w:rsidRPr="00DC68FB" w:rsidRDefault="00155B4E" w:rsidP="00430F99">
            <w:pPr>
              <w:spacing w:before="40" w:after="40" w:line="24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3BB15477" w14:textId="479F4499" w:rsidR="00155B4E" w:rsidRPr="00DC68FB" w:rsidRDefault="00A36C27" w:rsidP="00430F9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</w:t>
            </w:r>
          </w:p>
        </w:tc>
        <w:tc>
          <w:tcPr>
            <w:tcW w:w="850" w:type="dxa"/>
          </w:tcPr>
          <w:p w14:paraId="1D021BFE" w14:textId="128188BF" w:rsidR="00155B4E" w:rsidRDefault="00A36C27" w:rsidP="00430F99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3119" w:type="dxa"/>
          </w:tcPr>
          <w:p w14:paraId="74F8B30A" w14:textId="33051D17" w:rsidR="00155B4E" w:rsidRDefault="00A36C27" w:rsidP="00430F99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14:paraId="03F989B0" w14:textId="7EF79C7A" w:rsidR="00155B4E" w:rsidRPr="009E7FC6" w:rsidRDefault="00A36C27" w:rsidP="00A36C27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Maria </w:t>
            </w:r>
            <w:proofErr w:type="spellStart"/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Gorengin</w:t>
            </w:r>
            <w:proofErr w:type="spellEnd"/>
          </w:p>
        </w:tc>
      </w:tr>
      <w:tr w:rsidR="00B16150" w:rsidRPr="00DC68FB" w14:paraId="5FD401F2" w14:textId="77777777" w:rsidTr="009E7FC6">
        <w:tc>
          <w:tcPr>
            <w:tcW w:w="562" w:type="dxa"/>
            <w:vMerge w:val="restart"/>
            <w:shd w:val="clear" w:color="auto" w:fill="002060"/>
          </w:tcPr>
          <w:p w14:paraId="6A962998" w14:textId="479A18D8" w:rsidR="00B16150" w:rsidRPr="009E7FC6" w:rsidRDefault="00B16150" w:rsidP="00430F99">
            <w:pPr>
              <w:spacing w:before="40" w:after="40" w:line="240" w:lineRule="auto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1843" w:type="dxa"/>
            <w:vMerge w:val="restart"/>
            <w:shd w:val="clear" w:color="auto" w:fill="002060"/>
          </w:tcPr>
          <w:p w14:paraId="1DC68AA1" w14:textId="659FD151" w:rsidR="00B16150" w:rsidRPr="009E7FC6" w:rsidRDefault="00B16150" w:rsidP="00430F99">
            <w:pPr>
              <w:spacing w:before="40" w:after="40" w:line="240" w:lineRule="auto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  <w:r w:rsidRPr="009E7FC6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Autor recepty - NPWZ</w:t>
            </w:r>
          </w:p>
        </w:tc>
        <w:tc>
          <w:tcPr>
            <w:tcW w:w="992" w:type="dxa"/>
          </w:tcPr>
          <w:p w14:paraId="64C1173B" w14:textId="552349A4" w:rsidR="00B16150" w:rsidRPr="00616094" w:rsidRDefault="00B16150" w:rsidP="00A36C27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616094">
              <w:rPr>
                <w:rFonts w:ascii="Segoe UI" w:hAnsi="Segoe UI" w:cs="Segoe UI"/>
                <w:bCs/>
                <w:color w:val="000000"/>
                <w:sz w:val="18"/>
                <w:szCs w:val="18"/>
                <w:lang w:eastAsia="pl-PL"/>
              </w:rPr>
              <w:t>A14</w:t>
            </w:r>
          </w:p>
        </w:tc>
        <w:tc>
          <w:tcPr>
            <w:tcW w:w="4253" w:type="dxa"/>
          </w:tcPr>
          <w:p w14:paraId="5EA51CFB" w14:textId="48E0F5FA" w:rsidR="00B16150" w:rsidRPr="00A36C27" w:rsidRDefault="00B16150" w:rsidP="00A36C27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Numer NPWZ autora recepty wraz z oznaczeniem grupy zawodowej</w:t>
            </w:r>
            <w:r w:rsidR="005E51D1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, przekazywany w schemacie &lt;A14.1&gt;&lt;A14.2&gt;</w:t>
            </w:r>
          </w:p>
        </w:tc>
        <w:tc>
          <w:tcPr>
            <w:tcW w:w="709" w:type="dxa"/>
            <w:vMerge w:val="restart"/>
          </w:tcPr>
          <w:p w14:paraId="1DB2222C" w14:textId="77777777" w:rsidR="00B16150" w:rsidRPr="00DC68FB" w:rsidRDefault="00B16150" w:rsidP="00430F9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</w:t>
            </w:r>
          </w:p>
          <w:p w14:paraId="55D5C53B" w14:textId="0ECAB1DC" w:rsidR="00B16150" w:rsidRPr="00DC68FB" w:rsidRDefault="00B16150" w:rsidP="00430F9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</w:p>
          <w:p w14:paraId="7F55AE42" w14:textId="4285D0F2" w:rsidR="00B16150" w:rsidRPr="00DC68FB" w:rsidRDefault="00B16150" w:rsidP="00430F9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150B1B75" w14:textId="564E50FD" w:rsidR="00B16150" w:rsidRDefault="00B16150" w:rsidP="00430F99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3119" w:type="dxa"/>
          </w:tcPr>
          <w:p w14:paraId="6629062F" w14:textId="16275F6E" w:rsidR="00B16150" w:rsidRDefault="00B16150" w:rsidP="00430F99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14:paraId="4EDF1922" w14:textId="57A848C5" w:rsidR="00B16150" w:rsidRPr="009E7FC6" w:rsidRDefault="00B16150" w:rsidP="00674321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1</w:t>
            </w:r>
            <w:r w:rsidRPr="00DC68FB">
              <w:rPr>
                <w:rFonts w:ascii="Segoe UI" w:eastAsia="Calibri" w:hAnsi="Segoe UI" w:cs="Segoe UI"/>
                <w:color w:val="1F497D"/>
                <w:sz w:val="18"/>
                <w:szCs w:val="18"/>
                <w:lang w:eastAsia="pl-PL"/>
              </w:rPr>
              <w:t>1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2345678</w:t>
            </w:r>
          </w:p>
        </w:tc>
      </w:tr>
      <w:tr w:rsidR="00B16150" w:rsidRPr="00DC68FB" w14:paraId="0EBC45D1" w14:textId="77777777" w:rsidTr="009E7FC6">
        <w:tc>
          <w:tcPr>
            <w:tcW w:w="562" w:type="dxa"/>
            <w:vMerge/>
            <w:shd w:val="clear" w:color="auto" w:fill="002060"/>
          </w:tcPr>
          <w:p w14:paraId="0C91E22A" w14:textId="77777777" w:rsidR="00B16150" w:rsidRDefault="00B16150" w:rsidP="00430F99">
            <w:pPr>
              <w:spacing w:before="40" w:after="40" w:line="240" w:lineRule="auto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vMerge/>
            <w:shd w:val="clear" w:color="auto" w:fill="002060"/>
          </w:tcPr>
          <w:p w14:paraId="539E22FF" w14:textId="77777777" w:rsidR="00B16150" w:rsidRPr="009E7FC6" w:rsidRDefault="00B16150" w:rsidP="00430F99">
            <w:pPr>
              <w:spacing w:before="40" w:after="40" w:line="240" w:lineRule="auto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74B18440" w14:textId="291EAF0A" w:rsidR="00B16150" w:rsidRPr="00A95EE4" w:rsidRDefault="00B16150" w:rsidP="00A36C27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A95EE4">
              <w:rPr>
                <w:rFonts w:ascii="Segoe UI" w:hAnsi="Segoe UI" w:cs="Segoe UI"/>
                <w:bCs/>
                <w:color w:val="000000"/>
                <w:sz w:val="18"/>
                <w:szCs w:val="18"/>
                <w:lang w:eastAsia="pl-PL"/>
              </w:rPr>
              <w:t>A14.1</w:t>
            </w:r>
          </w:p>
        </w:tc>
        <w:tc>
          <w:tcPr>
            <w:tcW w:w="4253" w:type="dxa"/>
          </w:tcPr>
          <w:p w14:paraId="592B6F81" w14:textId="6FD0137F" w:rsidR="00B16150" w:rsidRPr="009E7FC6" w:rsidRDefault="00B16150" w:rsidP="00A36C27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hAnsi="Segoe UI" w:cs="Segoe UI"/>
                <w:bCs/>
                <w:color w:val="0F0F0F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F0F0F"/>
                <w:sz w:val="18"/>
                <w:szCs w:val="18"/>
                <w:lang w:eastAsia="pl-PL"/>
              </w:rPr>
              <w:t>O</w:t>
            </w:r>
            <w:r w:rsidRPr="00DC68FB">
              <w:rPr>
                <w:rFonts w:ascii="Segoe UI" w:hAnsi="Segoe UI" w:cs="Segoe UI"/>
                <w:color w:val="0F0F0F"/>
                <w:sz w:val="18"/>
                <w:szCs w:val="18"/>
                <w:lang w:eastAsia="pl-PL"/>
              </w:rPr>
              <w:t xml:space="preserve">znaczenie grupy zawodowej zgodnie z słownikiem 2.16.840.1.113883.3.4424.11.3.18 - Zawody medyczne </w:t>
            </w:r>
          </w:p>
        </w:tc>
        <w:tc>
          <w:tcPr>
            <w:tcW w:w="709" w:type="dxa"/>
            <w:vMerge/>
          </w:tcPr>
          <w:p w14:paraId="72618333" w14:textId="75717C15" w:rsidR="00B16150" w:rsidRPr="00DC68FB" w:rsidRDefault="00B16150" w:rsidP="00430F9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21F3257A" w14:textId="33016B4D" w:rsidR="00B16150" w:rsidRDefault="00B16150" w:rsidP="00430F99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Słownik</w:t>
            </w:r>
          </w:p>
        </w:tc>
        <w:tc>
          <w:tcPr>
            <w:tcW w:w="3119" w:type="dxa"/>
          </w:tcPr>
          <w:p w14:paraId="2A1A3E1C" w14:textId="00B691AB" w:rsidR="00B16150" w:rsidRPr="00327E4E" w:rsidRDefault="00B16150" w:rsidP="00430F99">
            <w:pPr>
              <w:spacing w:before="40" w:after="40" w:line="240" w:lineRule="auto"/>
              <w:rPr>
                <w:rFonts w:ascii="Segoe UI" w:hAnsi="Segoe UI" w:cs="Segoe UI"/>
                <w:sz w:val="18"/>
                <w:szCs w:val="18"/>
                <w:lang w:eastAsia="pl-PL"/>
              </w:rPr>
            </w:pPr>
            <w:r w:rsidRPr="00327E4E">
              <w:rPr>
                <w:rFonts w:ascii="Segoe UI" w:hAnsi="Segoe UI" w:cs="Segoe UI"/>
                <w:b/>
                <w:sz w:val="18"/>
                <w:szCs w:val="18"/>
                <w:lang w:eastAsia="pl-PL"/>
              </w:rPr>
              <w:t>0</w:t>
            </w:r>
            <w:r w:rsidRPr="00327E4E">
              <w:rPr>
                <w:rFonts w:ascii="Segoe UI" w:hAnsi="Segoe UI" w:cs="Segoe UI"/>
                <w:sz w:val="18"/>
                <w:szCs w:val="18"/>
                <w:lang w:eastAsia="pl-PL"/>
              </w:rPr>
              <w:t xml:space="preserve"> - brak danych</w:t>
            </w:r>
          </w:p>
          <w:p w14:paraId="7019DDCC" w14:textId="77777777" w:rsidR="00B16150" w:rsidRPr="00327E4E" w:rsidRDefault="00B16150" w:rsidP="00430F99">
            <w:pPr>
              <w:spacing w:before="40" w:after="40" w:line="240" w:lineRule="auto"/>
              <w:rPr>
                <w:rFonts w:ascii="Segoe UI" w:hAnsi="Segoe UI" w:cs="Segoe UI"/>
                <w:sz w:val="18"/>
                <w:szCs w:val="18"/>
                <w:lang w:eastAsia="pl-PL"/>
              </w:rPr>
            </w:pPr>
            <w:r w:rsidRPr="00327E4E">
              <w:rPr>
                <w:rFonts w:ascii="Segoe UI" w:hAnsi="Segoe UI" w:cs="Segoe UI"/>
                <w:b/>
                <w:sz w:val="18"/>
                <w:szCs w:val="18"/>
                <w:lang w:eastAsia="pl-PL"/>
              </w:rPr>
              <w:t>1</w:t>
            </w:r>
            <w:r w:rsidRPr="00327E4E">
              <w:rPr>
                <w:rFonts w:ascii="Segoe UI" w:hAnsi="Segoe UI" w:cs="Segoe UI"/>
                <w:sz w:val="18"/>
                <w:szCs w:val="18"/>
                <w:lang w:eastAsia="pl-PL"/>
              </w:rPr>
              <w:t>- LEK</w:t>
            </w:r>
          </w:p>
          <w:p w14:paraId="5884A379" w14:textId="76DC9DA4" w:rsidR="00B16150" w:rsidRPr="00327E4E" w:rsidRDefault="00B16150" w:rsidP="00430F99">
            <w:pPr>
              <w:spacing w:before="40" w:after="40" w:line="240" w:lineRule="auto"/>
              <w:rPr>
                <w:rFonts w:ascii="Segoe UI" w:hAnsi="Segoe UI" w:cs="Segoe UI"/>
                <w:color w:val="0F0F0F"/>
                <w:sz w:val="18"/>
                <w:szCs w:val="18"/>
                <w:lang w:eastAsia="pl-PL"/>
              </w:rPr>
            </w:pPr>
            <w:r w:rsidRPr="00327E4E">
              <w:rPr>
                <w:rFonts w:ascii="Segoe UI" w:hAnsi="Segoe UI" w:cs="Segoe UI"/>
                <w:b/>
                <w:color w:val="0F0F0F"/>
                <w:sz w:val="18"/>
                <w:szCs w:val="18"/>
                <w:lang w:eastAsia="pl-PL"/>
              </w:rPr>
              <w:t>2</w:t>
            </w:r>
            <w:r w:rsidRPr="00327E4E">
              <w:rPr>
                <w:rFonts w:ascii="Segoe UI" w:hAnsi="Segoe UI" w:cs="Segoe UI"/>
                <w:color w:val="0F0F0F"/>
                <w:sz w:val="18"/>
                <w:szCs w:val="18"/>
                <w:lang w:eastAsia="pl-PL"/>
              </w:rPr>
              <w:t>- PIEL</w:t>
            </w:r>
          </w:p>
          <w:p w14:paraId="24138BE0" w14:textId="48FF868A" w:rsidR="00B16150" w:rsidRPr="00327E4E" w:rsidRDefault="00B16150" w:rsidP="00430F99">
            <w:pPr>
              <w:spacing w:before="40" w:after="40" w:line="240" w:lineRule="auto"/>
              <w:rPr>
                <w:rFonts w:ascii="Segoe UI" w:hAnsi="Segoe UI" w:cs="Segoe UI"/>
                <w:color w:val="0F0F0F"/>
                <w:sz w:val="18"/>
                <w:szCs w:val="18"/>
                <w:lang w:eastAsia="pl-PL"/>
              </w:rPr>
            </w:pPr>
            <w:r w:rsidRPr="00327E4E">
              <w:rPr>
                <w:rFonts w:ascii="Segoe UI" w:hAnsi="Segoe UI" w:cs="Segoe UI"/>
                <w:b/>
                <w:color w:val="0F0F0F"/>
                <w:sz w:val="18"/>
                <w:szCs w:val="18"/>
                <w:lang w:eastAsia="pl-PL"/>
              </w:rPr>
              <w:t>3</w:t>
            </w:r>
            <w:r w:rsidRPr="00327E4E">
              <w:rPr>
                <w:rFonts w:ascii="Segoe UI" w:hAnsi="Segoe UI" w:cs="Segoe UI"/>
                <w:color w:val="0F0F0F"/>
                <w:sz w:val="18"/>
                <w:szCs w:val="18"/>
                <w:lang w:eastAsia="pl-PL"/>
              </w:rPr>
              <w:t>- POL</w:t>
            </w:r>
          </w:p>
          <w:p w14:paraId="7B4F1FB4" w14:textId="432C3D5E" w:rsidR="00B16150" w:rsidRPr="00327E4E" w:rsidRDefault="00B16150" w:rsidP="00430F99">
            <w:pPr>
              <w:spacing w:before="40" w:after="40" w:line="240" w:lineRule="auto"/>
              <w:rPr>
                <w:rFonts w:ascii="Segoe UI" w:hAnsi="Segoe UI" w:cs="Segoe UI"/>
                <w:color w:val="0F0F0F"/>
                <w:sz w:val="18"/>
                <w:szCs w:val="18"/>
                <w:lang w:eastAsia="pl-PL"/>
              </w:rPr>
            </w:pPr>
            <w:r w:rsidRPr="00327E4E">
              <w:rPr>
                <w:rFonts w:ascii="Segoe UI" w:hAnsi="Segoe UI" w:cs="Segoe UI"/>
                <w:b/>
                <w:color w:val="0F0F0F"/>
                <w:sz w:val="18"/>
                <w:szCs w:val="18"/>
                <w:lang w:eastAsia="pl-PL"/>
              </w:rPr>
              <w:t>4</w:t>
            </w:r>
            <w:r w:rsidRPr="00327E4E">
              <w:rPr>
                <w:rFonts w:ascii="Segoe UI" w:hAnsi="Segoe UI" w:cs="Segoe UI"/>
                <w:color w:val="0F0F0F"/>
                <w:sz w:val="18"/>
                <w:szCs w:val="18"/>
                <w:lang w:eastAsia="pl-PL"/>
              </w:rPr>
              <w:t xml:space="preserve">- FEL  </w:t>
            </w:r>
          </w:p>
          <w:p w14:paraId="4C81E504" w14:textId="24033B71" w:rsidR="00B16150" w:rsidRPr="00327E4E" w:rsidRDefault="00B16150" w:rsidP="00616094">
            <w:pPr>
              <w:spacing w:before="40" w:after="40" w:line="240" w:lineRule="auto"/>
              <w:rPr>
                <w:rFonts w:ascii="Segoe UI" w:hAnsi="Segoe UI" w:cs="Segoe UI"/>
                <w:color w:val="0F0F0F"/>
                <w:sz w:val="18"/>
                <w:szCs w:val="18"/>
                <w:lang w:eastAsia="pl-PL"/>
              </w:rPr>
            </w:pPr>
            <w:r w:rsidRPr="00327E4E">
              <w:rPr>
                <w:rFonts w:ascii="Segoe UI" w:hAnsi="Segoe UI" w:cs="Segoe UI"/>
                <w:b/>
                <w:color w:val="0F0F0F"/>
                <w:sz w:val="18"/>
                <w:szCs w:val="18"/>
                <w:lang w:eastAsia="pl-PL"/>
              </w:rPr>
              <w:t>5</w:t>
            </w:r>
            <w:r w:rsidRPr="00327E4E">
              <w:rPr>
                <w:rFonts w:ascii="Segoe UI" w:hAnsi="Segoe UI" w:cs="Segoe UI"/>
                <w:color w:val="0F0F0F"/>
                <w:sz w:val="18"/>
                <w:szCs w:val="18"/>
                <w:lang w:eastAsia="pl-PL"/>
              </w:rPr>
              <w:t xml:space="preserve">- LEKD </w:t>
            </w:r>
          </w:p>
          <w:p w14:paraId="07F18D2B" w14:textId="6195B83C" w:rsidR="00B16150" w:rsidRDefault="00B16150" w:rsidP="00616094">
            <w:pPr>
              <w:spacing w:before="40" w:after="40" w:line="240" w:lineRule="auto"/>
              <w:rPr>
                <w:sz w:val="20"/>
                <w:szCs w:val="20"/>
              </w:rPr>
            </w:pPr>
            <w:r w:rsidRPr="00327E4E">
              <w:rPr>
                <w:rFonts w:ascii="Segoe UI" w:hAnsi="Segoe UI" w:cs="Segoe UI"/>
                <w:b/>
                <w:color w:val="0F0F0F"/>
                <w:sz w:val="18"/>
                <w:szCs w:val="18"/>
                <w:lang w:eastAsia="pl-PL"/>
              </w:rPr>
              <w:t>6</w:t>
            </w:r>
            <w:r w:rsidRPr="00327E4E">
              <w:rPr>
                <w:rFonts w:ascii="Segoe UI" w:hAnsi="Segoe UI" w:cs="Segoe UI"/>
                <w:color w:val="0F0F0F"/>
                <w:sz w:val="18"/>
                <w:szCs w:val="18"/>
                <w:lang w:eastAsia="pl-PL"/>
              </w:rPr>
              <w:t>- FARM</w:t>
            </w:r>
          </w:p>
        </w:tc>
        <w:tc>
          <w:tcPr>
            <w:tcW w:w="1842" w:type="dxa"/>
          </w:tcPr>
          <w:p w14:paraId="58C167E9" w14:textId="0DA254C3" w:rsidR="00B16150" w:rsidRPr="009E7FC6" w:rsidRDefault="00B16150" w:rsidP="00674321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1</w:t>
            </w:r>
          </w:p>
        </w:tc>
      </w:tr>
      <w:tr w:rsidR="00B16150" w:rsidRPr="00DC68FB" w14:paraId="76267D22" w14:textId="77777777" w:rsidTr="009E7FC6">
        <w:tc>
          <w:tcPr>
            <w:tcW w:w="562" w:type="dxa"/>
            <w:vMerge/>
            <w:shd w:val="clear" w:color="auto" w:fill="002060"/>
          </w:tcPr>
          <w:p w14:paraId="59015327" w14:textId="77777777" w:rsidR="00B16150" w:rsidRDefault="00B16150" w:rsidP="00430F99">
            <w:pPr>
              <w:spacing w:before="40" w:after="4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002060"/>
          </w:tcPr>
          <w:p w14:paraId="22DFF6C1" w14:textId="77777777" w:rsidR="00B16150" w:rsidRPr="00DC68FB" w:rsidRDefault="00B16150" w:rsidP="00430F99">
            <w:pPr>
              <w:spacing w:before="40" w:after="40" w:line="240" w:lineRule="auto"/>
              <w:rPr>
                <w:rFonts w:ascii="Segoe UI" w:hAnsi="Segoe UI" w:cs="Segoe UI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050A200F" w14:textId="5FA0655F" w:rsidR="00B16150" w:rsidRPr="00A95EE4" w:rsidRDefault="00B16150" w:rsidP="00A36C27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A95EE4">
              <w:rPr>
                <w:rFonts w:ascii="Segoe UI" w:hAnsi="Segoe UI" w:cs="Segoe UI"/>
                <w:bCs/>
                <w:color w:val="000000"/>
                <w:sz w:val="18"/>
                <w:szCs w:val="18"/>
                <w:lang w:eastAsia="pl-PL"/>
              </w:rPr>
              <w:t>A14.2</w:t>
            </w:r>
          </w:p>
        </w:tc>
        <w:tc>
          <w:tcPr>
            <w:tcW w:w="4253" w:type="dxa"/>
          </w:tcPr>
          <w:p w14:paraId="1882F167" w14:textId="1AC2E230" w:rsidR="00B16150" w:rsidRPr="00DC68FB" w:rsidRDefault="00B16150" w:rsidP="00A36C27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bCs/>
                <w:color w:val="0F0F0F"/>
                <w:sz w:val="18"/>
                <w:szCs w:val="18"/>
                <w:lang w:eastAsia="pl-PL"/>
              </w:rPr>
              <w:t>N</w:t>
            </w:r>
            <w:r w:rsidRPr="00DC68FB">
              <w:rPr>
                <w:rFonts w:ascii="Segoe UI" w:hAnsi="Segoe UI" w:cs="Segoe UI"/>
                <w:color w:val="0F0F0F"/>
                <w:sz w:val="18"/>
                <w:szCs w:val="18"/>
                <w:lang w:eastAsia="pl-PL"/>
              </w:rPr>
              <w:t>umer prawa wykonywania zawodu</w:t>
            </w:r>
          </w:p>
          <w:p w14:paraId="707CA009" w14:textId="77777777" w:rsidR="00B16150" w:rsidRPr="00DC68FB" w:rsidRDefault="00B16150" w:rsidP="00430F99">
            <w:pPr>
              <w:spacing w:before="40" w:after="40" w:line="24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78146922" w14:textId="7B41C1B7" w:rsidR="00B16150" w:rsidRPr="00DC68FB" w:rsidRDefault="00B16150" w:rsidP="00430F99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421244E6" w14:textId="1C3ABE72" w:rsidR="00B16150" w:rsidRDefault="00B16150" w:rsidP="00430F99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3119" w:type="dxa"/>
          </w:tcPr>
          <w:p w14:paraId="51E9F5A8" w14:textId="6B045C2F" w:rsidR="00B16150" w:rsidRDefault="00B16150" w:rsidP="00430F99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14:paraId="17822086" w14:textId="68865FA5" w:rsidR="00B16150" w:rsidRPr="00A95EE4" w:rsidRDefault="00B16150" w:rsidP="00674321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 w:rsidRPr="00A95EE4">
              <w:rPr>
                <w:rFonts w:ascii="Segoe UI" w:eastAsia="Calibri" w:hAnsi="Segoe UI" w:cs="Segoe UI"/>
                <w:i/>
                <w:color w:val="1F497D"/>
                <w:sz w:val="18"/>
                <w:szCs w:val="18"/>
                <w:lang w:eastAsia="pl-PL"/>
              </w:rPr>
              <w:t>1</w:t>
            </w:r>
            <w:r w:rsidRPr="00A95EE4"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2345678</w:t>
            </w:r>
          </w:p>
        </w:tc>
      </w:tr>
      <w:tr w:rsidR="00A95EE4" w:rsidRPr="00DC68FB" w14:paraId="78E173A3" w14:textId="77777777" w:rsidTr="009E7FC6">
        <w:tc>
          <w:tcPr>
            <w:tcW w:w="562" w:type="dxa"/>
            <w:shd w:val="clear" w:color="auto" w:fill="002060"/>
          </w:tcPr>
          <w:p w14:paraId="5B069CBA" w14:textId="168F46BC" w:rsidR="00A95EE4" w:rsidRDefault="00A95EE4" w:rsidP="00A95EE4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1843" w:type="dxa"/>
            <w:shd w:val="clear" w:color="auto" w:fill="002060"/>
          </w:tcPr>
          <w:p w14:paraId="27B77572" w14:textId="675CD047" w:rsidR="00A95EE4" w:rsidRPr="00A95EE4" w:rsidRDefault="00A95EE4" w:rsidP="00A95EE4">
            <w:pPr>
              <w:spacing w:before="40" w:after="40" w:line="240" w:lineRule="auto"/>
              <w:jc w:val="left"/>
              <w:rPr>
                <w:b/>
                <w:sz w:val="20"/>
                <w:szCs w:val="20"/>
              </w:rPr>
            </w:pPr>
            <w:r w:rsidRPr="00A95EE4">
              <w:rPr>
                <w:b/>
                <w:sz w:val="20"/>
                <w:szCs w:val="20"/>
              </w:rPr>
              <w:t>Autor recepty - numer telefonu</w:t>
            </w:r>
          </w:p>
        </w:tc>
        <w:tc>
          <w:tcPr>
            <w:tcW w:w="992" w:type="dxa"/>
          </w:tcPr>
          <w:p w14:paraId="44216324" w14:textId="7F648373" w:rsidR="00A95EE4" w:rsidRPr="00A95EE4" w:rsidRDefault="00A95EE4" w:rsidP="00A95EE4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A95EE4">
              <w:rPr>
                <w:rFonts w:ascii="Segoe UI" w:hAnsi="Segoe UI" w:cs="Segoe UI"/>
                <w:bCs/>
                <w:color w:val="000000"/>
                <w:sz w:val="18"/>
                <w:szCs w:val="18"/>
                <w:lang w:eastAsia="pl-PL"/>
              </w:rPr>
              <w:t>A15</w:t>
            </w:r>
          </w:p>
        </w:tc>
        <w:tc>
          <w:tcPr>
            <w:tcW w:w="4253" w:type="dxa"/>
          </w:tcPr>
          <w:p w14:paraId="4FE535EB" w14:textId="6B3E7874" w:rsidR="00A95EE4" w:rsidRDefault="00A95EE4" w:rsidP="00A95EE4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hAnsi="Segoe UI" w:cs="Segoe UI"/>
                <w:bCs/>
                <w:color w:val="0F0F0F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F0F0F"/>
                <w:sz w:val="18"/>
                <w:szCs w:val="18"/>
                <w:lang w:eastAsia="pl-PL"/>
              </w:rPr>
              <w:t>N</w:t>
            </w:r>
            <w:r w:rsidRPr="00DC68FB">
              <w:rPr>
                <w:rFonts w:ascii="Segoe UI" w:hAnsi="Segoe UI" w:cs="Segoe UI"/>
                <w:color w:val="0F0F0F"/>
                <w:sz w:val="18"/>
                <w:szCs w:val="18"/>
                <w:lang w:eastAsia="pl-PL"/>
              </w:rPr>
              <w:t>ume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r telefonu kontaktowego dla wystawcy recepty</w:t>
            </w:r>
          </w:p>
        </w:tc>
        <w:tc>
          <w:tcPr>
            <w:tcW w:w="709" w:type="dxa"/>
          </w:tcPr>
          <w:p w14:paraId="27524A0B" w14:textId="3C615E54" w:rsidR="00A95EE4" w:rsidRDefault="00A95EE4" w:rsidP="00A95EE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</w:t>
            </w:r>
          </w:p>
        </w:tc>
        <w:tc>
          <w:tcPr>
            <w:tcW w:w="850" w:type="dxa"/>
          </w:tcPr>
          <w:p w14:paraId="1AEF6163" w14:textId="72233F7A" w:rsidR="00A95EE4" w:rsidRDefault="00A95EE4" w:rsidP="00A95EE4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3119" w:type="dxa"/>
          </w:tcPr>
          <w:p w14:paraId="6C77E130" w14:textId="4D47254E" w:rsidR="00A95EE4" w:rsidRDefault="00A95EE4" w:rsidP="00A95EE4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14:paraId="19DD783A" w14:textId="505B5E19" w:rsidR="00A95EE4" w:rsidRPr="00A95EE4" w:rsidRDefault="008E2319" w:rsidP="00A95EE4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hyperlink r:id="rId28" w:history="1">
              <w:r w:rsidR="00A95EE4" w:rsidRPr="00A95EE4">
                <w:rPr>
                  <w:rFonts w:ascii="Segoe UI" w:eastAsia="Calibri" w:hAnsi="Segoe UI" w:cs="Segoe UI"/>
                  <w:i/>
                  <w:sz w:val="18"/>
                  <w:szCs w:val="18"/>
                  <w:lang w:eastAsia="pl-PL"/>
                </w:rPr>
                <w:t>tel:(22)12345678</w:t>
              </w:r>
            </w:hyperlink>
          </w:p>
          <w:p w14:paraId="4E06E08E" w14:textId="77777777" w:rsidR="00A95EE4" w:rsidRPr="00A95EE4" w:rsidRDefault="00A95EE4" w:rsidP="00A95EE4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color w:val="1F497D"/>
                <w:sz w:val="18"/>
                <w:szCs w:val="18"/>
                <w:lang w:eastAsia="pl-PL"/>
              </w:rPr>
            </w:pPr>
          </w:p>
        </w:tc>
      </w:tr>
      <w:tr w:rsidR="00A95EE4" w:rsidRPr="00DC68FB" w14:paraId="77A56A22" w14:textId="77777777" w:rsidTr="009E7FC6">
        <w:tc>
          <w:tcPr>
            <w:tcW w:w="562" w:type="dxa"/>
            <w:shd w:val="clear" w:color="auto" w:fill="002060"/>
          </w:tcPr>
          <w:p w14:paraId="16082B45" w14:textId="20E9F79D" w:rsidR="00A95EE4" w:rsidRDefault="00A95EE4" w:rsidP="00A95EE4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843" w:type="dxa"/>
            <w:shd w:val="clear" w:color="auto" w:fill="002060"/>
          </w:tcPr>
          <w:p w14:paraId="5270A160" w14:textId="2A86A8B8" w:rsidR="00A95EE4" w:rsidRPr="00A95EE4" w:rsidRDefault="00A95EE4" w:rsidP="00A95EE4">
            <w:pPr>
              <w:spacing w:before="40" w:after="40" w:line="240" w:lineRule="auto"/>
              <w:jc w:val="left"/>
              <w:rPr>
                <w:b/>
                <w:sz w:val="20"/>
                <w:szCs w:val="20"/>
              </w:rPr>
            </w:pPr>
            <w:r w:rsidRPr="00A95EE4">
              <w:rPr>
                <w:b/>
                <w:sz w:val="20"/>
                <w:szCs w:val="20"/>
              </w:rPr>
              <w:t xml:space="preserve">Autor recepty - </w:t>
            </w:r>
            <w:proofErr w:type="spellStart"/>
            <w:r w:rsidRPr="00A95EE4">
              <w:rPr>
                <w:b/>
                <w:sz w:val="20"/>
                <w:szCs w:val="20"/>
              </w:rPr>
              <w:t>prefix</w:t>
            </w:r>
            <w:proofErr w:type="spellEnd"/>
            <w:r w:rsidRPr="00A95EE4">
              <w:rPr>
                <w:b/>
                <w:sz w:val="20"/>
                <w:szCs w:val="20"/>
              </w:rPr>
              <w:t xml:space="preserve"> wystawcy</w:t>
            </w:r>
          </w:p>
        </w:tc>
        <w:tc>
          <w:tcPr>
            <w:tcW w:w="992" w:type="dxa"/>
          </w:tcPr>
          <w:p w14:paraId="45EBB944" w14:textId="626E0AB5" w:rsidR="00A95EE4" w:rsidRPr="00A95EE4" w:rsidRDefault="00A95EE4" w:rsidP="00A95EE4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A95EE4">
              <w:rPr>
                <w:rFonts w:ascii="Segoe UI" w:hAnsi="Segoe UI" w:cs="Segoe UI"/>
                <w:bCs/>
                <w:color w:val="000000"/>
                <w:sz w:val="18"/>
                <w:szCs w:val="18"/>
                <w:lang w:eastAsia="pl-PL"/>
              </w:rPr>
              <w:t>A16</w:t>
            </w:r>
          </w:p>
        </w:tc>
        <w:tc>
          <w:tcPr>
            <w:tcW w:w="4253" w:type="dxa"/>
          </w:tcPr>
          <w:p w14:paraId="7F2F33ED" w14:textId="5CBBD347" w:rsidR="00A95EE4" w:rsidRPr="00A95EE4" w:rsidRDefault="005E51D1" w:rsidP="00A95EE4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>Tytuł naukowy</w:t>
            </w:r>
            <w:r w:rsidR="00A95EE4" w:rsidRPr="00A95EE4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wystawcy recepty</w:t>
            </w:r>
          </w:p>
        </w:tc>
        <w:tc>
          <w:tcPr>
            <w:tcW w:w="709" w:type="dxa"/>
          </w:tcPr>
          <w:p w14:paraId="50E7FD36" w14:textId="5F535033" w:rsidR="00A95EE4" w:rsidRDefault="00A95EE4" w:rsidP="00A95EE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F34215">
              <w:rPr>
                <w:sz w:val="20"/>
                <w:szCs w:val="20"/>
              </w:rPr>
              <w:t>NIE</w:t>
            </w:r>
          </w:p>
        </w:tc>
        <w:tc>
          <w:tcPr>
            <w:tcW w:w="850" w:type="dxa"/>
          </w:tcPr>
          <w:p w14:paraId="6EE9F308" w14:textId="3D6EF016" w:rsidR="00A95EE4" w:rsidRDefault="00A95EE4" w:rsidP="00A95EE4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3119" w:type="dxa"/>
          </w:tcPr>
          <w:p w14:paraId="201D61C2" w14:textId="63FD5228" w:rsidR="00A95EE4" w:rsidRDefault="00A95EE4" w:rsidP="00A95EE4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14:paraId="223C2007" w14:textId="01DBF84E" w:rsidR="00A95EE4" w:rsidRPr="00A95EE4" w:rsidRDefault="00572683" w:rsidP="00A95EE4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color w:val="1F497D"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dr</w:t>
            </w:r>
          </w:p>
        </w:tc>
      </w:tr>
      <w:tr w:rsidR="00A95EE4" w:rsidRPr="00DC68FB" w14:paraId="5D631B77" w14:textId="77777777" w:rsidTr="009E7FC6">
        <w:tc>
          <w:tcPr>
            <w:tcW w:w="562" w:type="dxa"/>
            <w:shd w:val="clear" w:color="auto" w:fill="002060"/>
          </w:tcPr>
          <w:p w14:paraId="45F2445D" w14:textId="10B72570" w:rsidR="00A95EE4" w:rsidRDefault="00A95EE4" w:rsidP="00A95EE4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1843" w:type="dxa"/>
            <w:shd w:val="clear" w:color="auto" w:fill="002060"/>
          </w:tcPr>
          <w:p w14:paraId="7A358AA9" w14:textId="33C9BBCF" w:rsidR="00A95EE4" w:rsidRPr="00A95EE4" w:rsidRDefault="00A95EE4" w:rsidP="00A95EE4">
            <w:pPr>
              <w:spacing w:before="40" w:after="40" w:line="240" w:lineRule="auto"/>
              <w:jc w:val="left"/>
              <w:rPr>
                <w:b/>
                <w:sz w:val="20"/>
                <w:szCs w:val="20"/>
              </w:rPr>
            </w:pPr>
            <w:r w:rsidRPr="00A95EE4">
              <w:rPr>
                <w:b/>
                <w:sz w:val="20"/>
                <w:szCs w:val="20"/>
              </w:rPr>
              <w:t>Autor recepty - imię i nazwisko</w:t>
            </w:r>
          </w:p>
        </w:tc>
        <w:tc>
          <w:tcPr>
            <w:tcW w:w="992" w:type="dxa"/>
          </w:tcPr>
          <w:p w14:paraId="73155E4B" w14:textId="55C17B33" w:rsidR="00A95EE4" w:rsidRPr="00A95EE4" w:rsidRDefault="00A95EE4" w:rsidP="00A95EE4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A95EE4">
              <w:rPr>
                <w:rFonts w:ascii="Segoe UI" w:hAnsi="Segoe UI" w:cs="Segoe UI"/>
                <w:bCs/>
                <w:color w:val="000000"/>
                <w:sz w:val="18"/>
                <w:szCs w:val="18"/>
                <w:lang w:eastAsia="pl-PL"/>
              </w:rPr>
              <w:t>A17</w:t>
            </w:r>
          </w:p>
        </w:tc>
        <w:tc>
          <w:tcPr>
            <w:tcW w:w="4253" w:type="dxa"/>
          </w:tcPr>
          <w:p w14:paraId="15CF487A" w14:textId="29E1287F" w:rsidR="00A95EE4" w:rsidRPr="00A95EE4" w:rsidRDefault="00A95EE4" w:rsidP="00A95EE4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hAnsi="Segoe UI" w:cs="Segoe UI"/>
                <w:color w:val="0F0F0F"/>
                <w:sz w:val="18"/>
                <w:szCs w:val="18"/>
                <w:lang w:eastAsia="pl-PL"/>
              </w:rPr>
            </w:pPr>
            <w:r w:rsidRPr="00A95EE4"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>P</w:t>
            </w:r>
            <w:r w:rsidRPr="00A95EE4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ierwsze imię i nazwisko wystawcy recepty oddzielone spacją</w:t>
            </w:r>
          </w:p>
        </w:tc>
        <w:tc>
          <w:tcPr>
            <w:tcW w:w="709" w:type="dxa"/>
          </w:tcPr>
          <w:p w14:paraId="4C1C3315" w14:textId="1A38AA3E" w:rsidR="00A95EE4" w:rsidRDefault="00A95EE4" w:rsidP="00A95EE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F34215">
              <w:rPr>
                <w:sz w:val="20"/>
                <w:szCs w:val="20"/>
              </w:rPr>
              <w:t>NIE</w:t>
            </w:r>
          </w:p>
        </w:tc>
        <w:tc>
          <w:tcPr>
            <w:tcW w:w="850" w:type="dxa"/>
          </w:tcPr>
          <w:p w14:paraId="70E08065" w14:textId="0845C464" w:rsidR="00A95EE4" w:rsidRDefault="00A95EE4" w:rsidP="00A95EE4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3119" w:type="dxa"/>
          </w:tcPr>
          <w:p w14:paraId="6FAAA5BD" w14:textId="778BED77" w:rsidR="00A95EE4" w:rsidRDefault="00A95EE4" w:rsidP="00A95EE4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14:paraId="0D10DDA0" w14:textId="04A5D119" w:rsidR="00A95EE4" w:rsidRPr="00A95EE4" w:rsidRDefault="00572683" w:rsidP="00A95EE4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Adam</w:t>
            </w:r>
            <w:r w:rsidR="00A95EE4" w:rsidRPr="00A95EE4"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 xml:space="preserve"> K</w:t>
            </w:r>
            <w:r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os</w:t>
            </w:r>
          </w:p>
          <w:p w14:paraId="00A53807" w14:textId="77777777" w:rsidR="00A95EE4" w:rsidRPr="00A95EE4" w:rsidRDefault="00A95EE4" w:rsidP="00A95EE4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color w:val="1F497D"/>
                <w:sz w:val="18"/>
                <w:szCs w:val="18"/>
                <w:lang w:eastAsia="pl-PL"/>
              </w:rPr>
            </w:pPr>
          </w:p>
        </w:tc>
      </w:tr>
      <w:tr w:rsidR="00A95EE4" w:rsidRPr="00DC68FB" w14:paraId="587A49A1" w14:textId="77777777" w:rsidTr="009E7FC6">
        <w:tc>
          <w:tcPr>
            <w:tcW w:w="562" w:type="dxa"/>
            <w:shd w:val="clear" w:color="auto" w:fill="002060"/>
          </w:tcPr>
          <w:p w14:paraId="6BB4F997" w14:textId="6AEF1BBF" w:rsidR="00A95EE4" w:rsidRDefault="00A95EE4" w:rsidP="00A95EE4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1843" w:type="dxa"/>
            <w:shd w:val="clear" w:color="auto" w:fill="002060"/>
          </w:tcPr>
          <w:p w14:paraId="18D7FE02" w14:textId="7D5E0679" w:rsidR="00A95EE4" w:rsidRPr="00E77347" w:rsidRDefault="00A95EE4" w:rsidP="00A95EE4">
            <w:pPr>
              <w:spacing w:before="40" w:after="40" w:line="240" w:lineRule="auto"/>
              <w:jc w:val="left"/>
              <w:rPr>
                <w:b/>
                <w:sz w:val="20"/>
                <w:szCs w:val="20"/>
              </w:rPr>
            </w:pPr>
            <w:r w:rsidRPr="00E77347">
              <w:rPr>
                <w:b/>
                <w:sz w:val="20"/>
                <w:szCs w:val="20"/>
              </w:rPr>
              <w:t xml:space="preserve">Usługodawca - identyfikator </w:t>
            </w:r>
            <w:r w:rsidRPr="00E77347">
              <w:rPr>
                <w:b/>
                <w:sz w:val="20"/>
                <w:szCs w:val="20"/>
              </w:rPr>
              <w:lastRenderedPageBreak/>
              <w:t>miejsca świadczenia</w:t>
            </w:r>
          </w:p>
        </w:tc>
        <w:tc>
          <w:tcPr>
            <w:tcW w:w="992" w:type="dxa"/>
          </w:tcPr>
          <w:p w14:paraId="313858C9" w14:textId="78488EDA" w:rsidR="00A95EE4" w:rsidRPr="00E77347" w:rsidRDefault="00A95EE4" w:rsidP="00A95EE4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E77347">
              <w:rPr>
                <w:rFonts w:ascii="Segoe UI" w:hAnsi="Segoe UI" w:cs="Segoe UI"/>
                <w:bCs/>
                <w:color w:val="000000"/>
                <w:sz w:val="18"/>
                <w:szCs w:val="18"/>
                <w:lang w:eastAsia="pl-PL"/>
              </w:rPr>
              <w:lastRenderedPageBreak/>
              <w:t>A18</w:t>
            </w:r>
          </w:p>
        </w:tc>
        <w:tc>
          <w:tcPr>
            <w:tcW w:w="4253" w:type="dxa"/>
          </w:tcPr>
          <w:p w14:paraId="67D20F46" w14:textId="20DFEA36" w:rsidR="00A95EE4" w:rsidRPr="00E77347" w:rsidRDefault="00A95EE4" w:rsidP="00A95EE4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Miejsce świadczenia właściwe dla miejsca wystawienia recepty </w:t>
            </w:r>
            <w:r w:rsidR="005E51D1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(wartość </w:t>
            </w:r>
            <w:proofErr w:type="spellStart"/>
            <w:r w:rsidR="005E51D1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extension</w:t>
            </w:r>
            <w:proofErr w:type="spellEnd"/>
            <w:r w:rsidR="005E51D1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EXT dla identyfikatora OID miejsca świadczenia)</w:t>
            </w:r>
          </w:p>
          <w:p w14:paraId="59B2EA7D" w14:textId="77777777" w:rsidR="00A95EE4" w:rsidRPr="00E77347" w:rsidRDefault="00A95EE4" w:rsidP="00A95EE4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hAnsi="Segoe UI" w:cs="Segoe UI"/>
                <w:color w:val="0F0F0F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</w:tcPr>
          <w:p w14:paraId="3FDAA496" w14:textId="0AE7CDB7" w:rsidR="00A95EE4" w:rsidRPr="00E77347" w:rsidRDefault="00A95EE4" w:rsidP="00A95EE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E77347">
              <w:rPr>
                <w:sz w:val="20"/>
                <w:szCs w:val="20"/>
              </w:rPr>
              <w:lastRenderedPageBreak/>
              <w:t>NIE</w:t>
            </w:r>
          </w:p>
        </w:tc>
        <w:tc>
          <w:tcPr>
            <w:tcW w:w="850" w:type="dxa"/>
          </w:tcPr>
          <w:p w14:paraId="41E8ECE7" w14:textId="4E21F6D3" w:rsidR="00A95EE4" w:rsidRPr="00E77347" w:rsidRDefault="00A95EE4" w:rsidP="00A95EE4">
            <w:pPr>
              <w:spacing w:before="40" w:after="40" w:line="240" w:lineRule="auto"/>
              <w:rPr>
                <w:sz w:val="20"/>
                <w:szCs w:val="20"/>
              </w:rPr>
            </w:pPr>
            <w:r w:rsidRPr="00E77347">
              <w:rPr>
                <w:sz w:val="20"/>
                <w:szCs w:val="20"/>
              </w:rPr>
              <w:t>String</w:t>
            </w:r>
          </w:p>
        </w:tc>
        <w:tc>
          <w:tcPr>
            <w:tcW w:w="3119" w:type="dxa"/>
          </w:tcPr>
          <w:p w14:paraId="1FD52EAA" w14:textId="0806DB97" w:rsidR="00A95EE4" w:rsidRPr="00E77347" w:rsidRDefault="00A95EE4" w:rsidP="00A95EE4">
            <w:pPr>
              <w:spacing w:before="40" w:after="40" w:line="240" w:lineRule="auto"/>
              <w:rPr>
                <w:sz w:val="20"/>
                <w:szCs w:val="20"/>
              </w:rPr>
            </w:pPr>
            <w:r w:rsidRPr="00E77347"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14:paraId="76AE1386" w14:textId="7EDA5B99" w:rsidR="00A95EE4" w:rsidRDefault="00E77347" w:rsidP="00A95EE4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 w:rsidRPr="00E77347"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123456789012-</w:t>
            </w:r>
            <w:r w:rsidR="00E14BE0"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0</w:t>
            </w:r>
            <w:r w:rsidR="00B97031"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0</w:t>
            </w:r>
            <w:r w:rsidR="00A95EE4" w:rsidRPr="00E77347"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1</w:t>
            </w:r>
          </w:p>
          <w:p w14:paraId="506BF3F1" w14:textId="74C9A5C9" w:rsidR="00E14BE0" w:rsidRPr="00E77347" w:rsidRDefault="00E14BE0" w:rsidP="00A95EE4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color w:val="1F497D"/>
                <w:sz w:val="18"/>
                <w:szCs w:val="18"/>
                <w:lang w:eastAsia="pl-PL"/>
              </w:rPr>
            </w:pPr>
          </w:p>
        </w:tc>
      </w:tr>
      <w:tr w:rsidR="00A95EE4" w:rsidRPr="00DC68FB" w14:paraId="4E8252D2" w14:textId="77777777" w:rsidTr="009E7FC6">
        <w:tc>
          <w:tcPr>
            <w:tcW w:w="562" w:type="dxa"/>
            <w:shd w:val="clear" w:color="auto" w:fill="002060"/>
          </w:tcPr>
          <w:p w14:paraId="027B9559" w14:textId="5162CBB7" w:rsidR="00A95EE4" w:rsidRDefault="00A95EE4" w:rsidP="00A95EE4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1843" w:type="dxa"/>
            <w:shd w:val="clear" w:color="auto" w:fill="002060"/>
          </w:tcPr>
          <w:p w14:paraId="5A1D1A06" w14:textId="03A45482" w:rsidR="00A95EE4" w:rsidRPr="00A95EE4" w:rsidRDefault="00A95EE4" w:rsidP="00A95EE4">
            <w:pPr>
              <w:spacing w:before="40" w:after="40" w:line="240" w:lineRule="auto"/>
              <w:jc w:val="left"/>
              <w:rPr>
                <w:b/>
                <w:sz w:val="20"/>
                <w:szCs w:val="20"/>
              </w:rPr>
            </w:pPr>
            <w:r w:rsidRPr="00A95EE4">
              <w:rPr>
                <w:b/>
                <w:sz w:val="20"/>
                <w:szCs w:val="20"/>
              </w:rPr>
              <w:t>Usługodawca - nazwa placówki</w:t>
            </w:r>
          </w:p>
        </w:tc>
        <w:tc>
          <w:tcPr>
            <w:tcW w:w="992" w:type="dxa"/>
          </w:tcPr>
          <w:p w14:paraId="297C35D8" w14:textId="4F08B37F" w:rsidR="00A95EE4" w:rsidRPr="00A95EE4" w:rsidRDefault="00A95EE4" w:rsidP="00A95EE4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A95EE4">
              <w:rPr>
                <w:rFonts w:ascii="Segoe UI" w:hAnsi="Segoe UI" w:cs="Segoe UI"/>
                <w:bCs/>
                <w:color w:val="000000"/>
                <w:sz w:val="18"/>
                <w:szCs w:val="18"/>
                <w:lang w:eastAsia="pl-PL"/>
              </w:rPr>
              <w:t>A19</w:t>
            </w:r>
          </w:p>
        </w:tc>
        <w:tc>
          <w:tcPr>
            <w:tcW w:w="4253" w:type="dxa"/>
          </w:tcPr>
          <w:p w14:paraId="5DF74D33" w14:textId="266792F2" w:rsidR="00A95EE4" w:rsidRPr="00A95EE4" w:rsidRDefault="00A95EE4" w:rsidP="00A95EE4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A95EE4">
              <w:rPr>
                <w:rFonts w:ascii="Segoe UI" w:hAnsi="Segoe UI" w:cs="Segoe UI"/>
                <w:bCs/>
                <w:color w:val="000000"/>
                <w:sz w:val="18"/>
                <w:szCs w:val="18"/>
                <w:lang w:eastAsia="pl-PL"/>
              </w:rPr>
              <w:t>N</w:t>
            </w:r>
            <w:r w:rsidRPr="00A95EE4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azwa placówki Usługodawcy w ramach, której wystawiono receptę</w:t>
            </w:r>
          </w:p>
          <w:p w14:paraId="1D2A6BE6" w14:textId="77777777" w:rsidR="00A95EE4" w:rsidRPr="00A95EE4" w:rsidRDefault="00A95EE4" w:rsidP="00A95EE4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hAnsi="Segoe UI" w:cs="Segoe UI"/>
                <w:color w:val="0F0F0F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</w:tcPr>
          <w:p w14:paraId="7F7A1484" w14:textId="79CB9A01" w:rsidR="00A95EE4" w:rsidRDefault="00A95EE4" w:rsidP="00A95EE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F34215">
              <w:rPr>
                <w:sz w:val="20"/>
                <w:szCs w:val="20"/>
              </w:rPr>
              <w:t>NIE</w:t>
            </w:r>
          </w:p>
        </w:tc>
        <w:tc>
          <w:tcPr>
            <w:tcW w:w="850" w:type="dxa"/>
          </w:tcPr>
          <w:p w14:paraId="0972147A" w14:textId="0A22E8A8" w:rsidR="00A95EE4" w:rsidRDefault="00A95EE4" w:rsidP="00A95EE4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3119" w:type="dxa"/>
          </w:tcPr>
          <w:p w14:paraId="78883DFF" w14:textId="78441C5E" w:rsidR="00A95EE4" w:rsidRDefault="00A95EE4" w:rsidP="00A95EE4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14:paraId="1DBF49E3" w14:textId="32674D9C" w:rsidR="00572683" w:rsidRPr="00572683" w:rsidRDefault="00A95EE4" w:rsidP="00572683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 w:rsidRPr="00A95EE4"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 xml:space="preserve">Poradnia </w:t>
            </w:r>
            <w:r w:rsidR="00572683"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„Zdrówko”</w:t>
            </w:r>
          </w:p>
        </w:tc>
      </w:tr>
      <w:tr w:rsidR="00A95EE4" w:rsidRPr="00DC68FB" w14:paraId="72A7A65D" w14:textId="77777777" w:rsidTr="009E7FC6">
        <w:tc>
          <w:tcPr>
            <w:tcW w:w="562" w:type="dxa"/>
            <w:shd w:val="clear" w:color="auto" w:fill="002060"/>
          </w:tcPr>
          <w:p w14:paraId="14C6FEF7" w14:textId="243F93C9" w:rsidR="00A95EE4" w:rsidRDefault="00A95EE4" w:rsidP="00A95EE4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1843" w:type="dxa"/>
            <w:shd w:val="clear" w:color="auto" w:fill="002060"/>
          </w:tcPr>
          <w:p w14:paraId="312FF4D1" w14:textId="5A571D93" w:rsidR="00A95EE4" w:rsidRPr="00A95EE4" w:rsidRDefault="00A95EE4" w:rsidP="00A95EE4">
            <w:pPr>
              <w:spacing w:before="40" w:after="40" w:line="240" w:lineRule="auto"/>
              <w:jc w:val="left"/>
              <w:rPr>
                <w:b/>
                <w:sz w:val="20"/>
                <w:szCs w:val="20"/>
              </w:rPr>
            </w:pPr>
            <w:r w:rsidRPr="00A95EE4">
              <w:rPr>
                <w:b/>
                <w:sz w:val="20"/>
                <w:szCs w:val="20"/>
              </w:rPr>
              <w:t>Usługodawca- nazwa kraju placówki</w:t>
            </w:r>
          </w:p>
        </w:tc>
        <w:tc>
          <w:tcPr>
            <w:tcW w:w="992" w:type="dxa"/>
          </w:tcPr>
          <w:p w14:paraId="17CFBA6A" w14:textId="112E5E29" w:rsidR="00A95EE4" w:rsidRPr="00A95EE4" w:rsidRDefault="00A95EE4" w:rsidP="00A95EE4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A95EE4">
              <w:rPr>
                <w:rFonts w:ascii="Segoe UI" w:hAnsi="Segoe UI" w:cs="Segoe UI"/>
                <w:bCs/>
                <w:color w:val="000000"/>
                <w:sz w:val="18"/>
                <w:szCs w:val="18"/>
                <w:lang w:eastAsia="pl-PL"/>
              </w:rPr>
              <w:t>A20</w:t>
            </w:r>
          </w:p>
        </w:tc>
        <w:tc>
          <w:tcPr>
            <w:tcW w:w="4253" w:type="dxa"/>
          </w:tcPr>
          <w:p w14:paraId="172F28BC" w14:textId="28B3DF58" w:rsidR="00A95EE4" w:rsidRPr="00A95EE4" w:rsidRDefault="00A95EE4" w:rsidP="00A95EE4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hAnsi="Segoe UI" w:cs="Segoe UI"/>
                <w:color w:val="0F0F0F"/>
                <w:sz w:val="18"/>
                <w:szCs w:val="18"/>
                <w:lang w:eastAsia="pl-PL"/>
              </w:rPr>
            </w:pPr>
            <w:r w:rsidRPr="00A95EE4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Nazwa kraju dla placówki Usługodawcy wystawiającej receptę</w:t>
            </w:r>
          </w:p>
        </w:tc>
        <w:tc>
          <w:tcPr>
            <w:tcW w:w="709" w:type="dxa"/>
          </w:tcPr>
          <w:p w14:paraId="073A7EEE" w14:textId="12DFFEDE" w:rsidR="00A95EE4" w:rsidRDefault="00A95EE4" w:rsidP="00A95EE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F34215">
              <w:rPr>
                <w:sz w:val="20"/>
                <w:szCs w:val="20"/>
              </w:rPr>
              <w:t>NIE</w:t>
            </w:r>
          </w:p>
        </w:tc>
        <w:tc>
          <w:tcPr>
            <w:tcW w:w="850" w:type="dxa"/>
          </w:tcPr>
          <w:p w14:paraId="6A2420A3" w14:textId="680129D9" w:rsidR="00A95EE4" w:rsidRDefault="00A95EE4" w:rsidP="00A95EE4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3119" w:type="dxa"/>
          </w:tcPr>
          <w:p w14:paraId="0705058E" w14:textId="0FAF52A9" w:rsidR="00A95EE4" w:rsidRDefault="00A95EE4" w:rsidP="00A95EE4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14:paraId="66B2C11F" w14:textId="3F0ED7FA" w:rsidR="00A95EE4" w:rsidRPr="00A95EE4" w:rsidRDefault="00A95EE4" w:rsidP="00A95EE4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color w:val="1F497D"/>
                <w:sz w:val="18"/>
                <w:szCs w:val="18"/>
                <w:lang w:eastAsia="pl-PL"/>
              </w:rPr>
            </w:pPr>
            <w:r w:rsidRPr="00A95EE4"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POLSKA</w:t>
            </w:r>
          </w:p>
        </w:tc>
      </w:tr>
      <w:tr w:rsidR="00A95EE4" w:rsidRPr="00DC68FB" w14:paraId="76F2E217" w14:textId="77777777" w:rsidTr="009E7FC6">
        <w:tc>
          <w:tcPr>
            <w:tcW w:w="562" w:type="dxa"/>
            <w:shd w:val="clear" w:color="auto" w:fill="002060"/>
          </w:tcPr>
          <w:p w14:paraId="49E39F22" w14:textId="350227DA" w:rsidR="00A95EE4" w:rsidRDefault="00A95EE4" w:rsidP="00A95EE4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1843" w:type="dxa"/>
            <w:shd w:val="clear" w:color="auto" w:fill="002060"/>
          </w:tcPr>
          <w:p w14:paraId="3C5CC5FA" w14:textId="2D003B0C" w:rsidR="00A95EE4" w:rsidRPr="00A95EE4" w:rsidRDefault="00A95EE4" w:rsidP="00A95EE4">
            <w:pPr>
              <w:spacing w:before="40" w:after="40" w:line="240" w:lineRule="auto"/>
              <w:jc w:val="left"/>
              <w:rPr>
                <w:b/>
                <w:sz w:val="20"/>
                <w:szCs w:val="20"/>
              </w:rPr>
            </w:pPr>
            <w:r w:rsidRPr="00A95EE4">
              <w:rPr>
                <w:b/>
                <w:sz w:val="20"/>
                <w:szCs w:val="20"/>
              </w:rPr>
              <w:t>Usługodawca- kod pocztowy placówki</w:t>
            </w:r>
          </w:p>
        </w:tc>
        <w:tc>
          <w:tcPr>
            <w:tcW w:w="992" w:type="dxa"/>
          </w:tcPr>
          <w:p w14:paraId="4E23CD81" w14:textId="3C733EB4" w:rsidR="00A95EE4" w:rsidRPr="00A95EE4" w:rsidRDefault="00A95EE4" w:rsidP="00A95EE4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A95EE4">
              <w:rPr>
                <w:rFonts w:ascii="Segoe UI" w:hAnsi="Segoe UI" w:cs="Segoe UI"/>
                <w:bCs/>
                <w:color w:val="000000"/>
                <w:sz w:val="18"/>
                <w:szCs w:val="18"/>
                <w:lang w:eastAsia="pl-PL"/>
              </w:rPr>
              <w:t>A21</w:t>
            </w:r>
          </w:p>
        </w:tc>
        <w:tc>
          <w:tcPr>
            <w:tcW w:w="4253" w:type="dxa"/>
          </w:tcPr>
          <w:p w14:paraId="4E8FA4DB" w14:textId="61931984" w:rsidR="00A95EE4" w:rsidRPr="00A95EE4" w:rsidRDefault="00A95EE4" w:rsidP="00A95EE4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hAnsi="Segoe UI" w:cs="Segoe UI"/>
                <w:color w:val="0F0F0F"/>
                <w:sz w:val="18"/>
                <w:szCs w:val="18"/>
                <w:lang w:eastAsia="pl-PL"/>
              </w:rPr>
            </w:pPr>
            <w:r w:rsidRPr="00A95EE4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Kod pocztowy dla placówki Usł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ugodawcy wystawiającej receptę,</w:t>
            </w:r>
            <w:r w:rsidRPr="00A95EE4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bez znaku "-"</w:t>
            </w:r>
          </w:p>
        </w:tc>
        <w:tc>
          <w:tcPr>
            <w:tcW w:w="709" w:type="dxa"/>
          </w:tcPr>
          <w:p w14:paraId="77B43AF9" w14:textId="364150B5" w:rsidR="00A95EE4" w:rsidRDefault="00A95EE4" w:rsidP="00A95EE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F34215">
              <w:rPr>
                <w:sz w:val="20"/>
                <w:szCs w:val="20"/>
              </w:rPr>
              <w:t>NIE</w:t>
            </w:r>
          </w:p>
        </w:tc>
        <w:tc>
          <w:tcPr>
            <w:tcW w:w="850" w:type="dxa"/>
          </w:tcPr>
          <w:p w14:paraId="5847655B" w14:textId="5402D54A" w:rsidR="00A95EE4" w:rsidRDefault="00A95EE4" w:rsidP="00A95EE4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3119" w:type="dxa"/>
          </w:tcPr>
          <w:p w14:paraId="46083A7C" w14:textId="0BBD650F" w:rsidR="00A95EE4" w:rsidRDefault="00A95EE4" w:rsidP="00A95EE4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14:paraId="44B88C80" w14:textId="22F7C9E6" w:rsidR="00A95EE4" w:rsidRPr="00A95EE4" w:rsidRDefault="00A95EE4" w:rsidP="00A95EE4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color w:val="1F497D"/>
                <w:sz w:val="18"/>
                <w:szCs w:val="18"/>
                <w:lang w:eastAsia="pl-PL"/>
              </w:rPr>
            </w:pPr>
            <w:r w:rsidRPr="00A95EE4"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03987</w:t>
            </w:r>
          </w:p>
        </w:tc>
      </w:tr>
      <w:tr w:rsidR="00A95EE4" w:rsidRPr="00DC68FB" w14:paraId="3AEEF256" w14:textId="77777777" w:rsidTr="009E7FC6">
        <w:tc>
          <w:tcPr>
            <w:tcW w:w="562" w:type="dxa"/>
            <w:shd w:val="clear" w:color="auto" w:fill="002060"/>
          </w:tcPr>
          <w:p w14:paraId="169D46CC" w14:textId="33A79E76" w:rsidR="00A95EE4" w:rsidRDefault="00A95EE4" w:rsidP="00A95EE4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1843" w:type="dxa"/>
            <w:shd w:val="clear" w:color="auto" w:fill="002060"/>
          </w:tcPr>
          <w:p w14:paraId="2AB1B2EA" w14:textId="002107A2" w:rsidR="00A95EE4" w:rsidRPr="00A95EE4" w:rsidRDefault="00A95EE4" w:rsidP="00A95EE4">
            <w:pPr>
              <w:spacing w:before="40" w:after="40" w:line="240" w:lineRule="auto"/>
              <w:jc w:val="left"/>
              <w:rPr>
                <w:b/>
                <w:sz w:val="20"/>
                <w:szCs w:val="20"/>
              </w:rPr>
            </w:pPr>
            <w:r w:rsidRPr="00A95EE4">
              <w:rPr>
                <w:b/>
                <w:sz w:val="20"/>
                <w:szCs w:val="20"/>
              </w:rPr>
              <w:t>Usługodawca- miasto placówki</w:t>
            </w:r>
          </w:p>
        </w:tc>
        <w:tc>
          <w:tcPr>
            <w:tcW w:w="992" w:type="dxa"/>
          </w:tcPr>
          <w:p w14:paraId="7E297453" w14:textId="139A39F1" w:rsidR="00A95EE4" w:rsidRPr="00A95EE4" w:rsidRDefault="00A95EE4" w:rsidP="00A95EE4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A95EE4">
              <w:rPr>
                <w:rFonts w:ascii="Segoe UI" w:hAnsi="Segoe UI" w:cs="Segoe UI"/>
                <w:bCs/>
                <w:color w:val="000000"/>
                <w:sz w:val="18"/>
                <w:szCs w:val="18"/>
                <w:lang w:eastAsia="pl-PL"/>
              </w:rPr>
              <w:t>A22</w:t>
            </w:r>
          </w:p>
        </w:tc>
        <w:tc>
          <w:tcPr>
            <w:tcW w:w="4253" w:type="dxa"/>
          </w:tcPr>
          <w:p w14:paraId="176092A2" w14:textId="57419B0A" w:rsidR="00A95EE4" w:rsidRPr="00A95EE4" w:rsidRDefault="00A95EE4" w:rsidP="00A95EE4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A95EE4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Nazwa miasta dla placówki Usługodawcy wystawiającej receptę</w:t>
            </w:r>
          </w:p>
        </w:tc>
        <w:tc>
          <w:tcPr>
            <w:tcW w:w="709" w:type="dxa"/>
          </w:tcPr>
          <w:p w14:paraId="6EE61BB4" w14:textId="02C2033A" w:rsidR="00A95EE4" w:rsidRDefault="00A95EE4" w:rsidP="00A95EE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F34215">
              <w:rPr>
                <w:sz w:val="20"/>
                <w:szCs w:val="20"/>
              </w:rPr>
              <w:t>NIE</w:t>
            </w:r>
          </w:p>
        </w:tc>
        <w:tc>
          <w:tcPr>
            <w:tcW w:w="850" w:type="dxa"/>
          </w:tcPr>
          <w:p w14:paraId="0CC1B3D7" w14:textId="7BDA9682" w:rsidR="00A95EE4" w:rsidRDefault="00A95EE4" w:rsidP="00A95EE4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3119" w:type="dxa"/>
          </w:tcPr>
          <w:p w14:paraId="7E1D04DC" w14:textId="0BCD03EC" w:rsidR="00A95EE4" w:rsidRDefault="00A95EE4" w:rsidP="00A95EE4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14:paraId="3A50703F" w14:textId="48167059" w:rsidR="00A95EE4" w:rsidRPr="00A95EE4" w:rsidRDefault="00A95EE4" w:rsidP="00A95EE4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color w:val="1F497D"/>
                <w:sz w:val="18"/>
                <w:szCs w:val="18"/>
                <w:lang w:eastAsia="pl-PL"/>
              </w:rPr>
            </w:pPr>
            <w:r w:rsidRPr="00A95EE4"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WARSZAWA</w:t>
            </w:r>
          </w:p>
        </w:tc>
      </w:tr>
      <w:tr w:rsidR="00A95EE4" w:rsidRPr="00DC68FB" w14:paraId="08E37771" w14:textId="77777777" w:rsidTr="009E7FC6">
        <w:tc>
          <w:tcPr>
            <w:tcW w:w="562" w:type="dxa"/>
            <w:shd w:val="clear" w:color="auto" w:fill="002060"/>
          </w:tcPr>
          <w:p w14:paraId="5DF2E6EA" w14:textId="3DD6C9BE" w:rsidR="00A95EE4" w:rsidRDefault="00A95EE4" w:rsidP="00A95EE4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1843" w:type="dxa"/>
            <w:shd w:val="clear" w:color="auto" w:fill="002060"/>
          </w:tcPr>
          <w:p w14:paraId="4A9176AC" w14:textId="6FCD4567" w:rsidR="00A95EE4" w:rsidRPr="00A95EE4" w:rsidRDefault="00A95EE4" w:rsidP="00A95EE4">
            <w:pPr>
              <w:spacing w:before="40" w:after="40" w:line="240" w:lineRule="auto"/>
              <w:jc w:val="left"/>
              <w:rPr>
                <w:b/>
                <w:sz w:val="20"/>
                <w:szCs w:val="20"/>
              </w:rPr>
            </w:pPr>
            <w:r w:rsidRPr="00A95EE4">
              <w:rPr>
                <w:b/>
                <w:sz w:val="20"/>
                <w:szCs w:val="20"/>
              </w:rPr>
              <w:t>Usługodawca- nazwa ulicy, numer domu</w:t>
            </w:r>
          </w:p>
        </w:tc>
        <w:tc>
          <w:tcPr>
            <w:tcW w:w="992" w:type="dxa"/>
          </w:tcPr>
          <w:p w14:paraId="49829241" w14:textId="1C92EED1" w:rsidR="00A95EE4" w:rsidRPr="00A95EE4" w:rsidRDefault="00A95EE4" w:rsidP="00A95EE4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A95EE4">
              <w:rPr>
                <w:rFonts w:ascii="Segoe UI" w:hAnsi="Segoe UI" w:cs="Segoe UI"/>
                <w:bCs/>
                <w:color w:val="000000"/>
                <w:sz w:val="18"/>
                <w:szCs w:val="18"/>
                <w:lang w:eastAsia="pl-PL"/>
              </w:rPr>
              <w:t>A23</w:t>
            </w:r>
          </w:p>
        </w:tc>
        <w:tc>
          <w:tcPr>
            <w:tcW w:w="4253" w:type="dxa"/>
          </w:tcPr>
          <w:p w14:paraId="3131A56D" w14:textId="7201140F" w:rsidR="00A95EE4" w:rsidRPr="00A95EE4" w:rsidRDefault="00A95EE4" w:rsidP="00A95EE4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A95EE4">
              <w:rPr>
                <w:rFonts w:ascii="Segoe UI" w:hAnsi="Segoe UI" w:cs="Segoe UI"/>
                <w:bCs/>
                <w:color w:val="000000"/>
                <w:sz w:val="18"/>
                <w:szCs w:val="18"/>
                <w:lang w:eastAsia="pl-PL"/>
              </w:rPr>
              <w:t>N</w:t>
            </w:r>
            <w:r w:rsidRPr="00A95EE4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azwa ulicy i po spacji numer domu, dla placówki Usługodawcy wystawiającej receptę</w:t>
            </w:r>
          </w:p>
        </w:tc>
        <w:tc>
          <w:tcPr>
            <w:tcW w:w="709" w:type="dxa"/>
          </w:tcPr>
          <w:p w14:paraId="58A409F5" w14:textId="680288E2" w:rsidR="00A95EE4" w:rsidRDefault="00A95EE4" w:rsidP="00A95EE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F34215">
              <w:rPr>
                <w:sz w:val="20"/>
                <w:szCs w:val="20"/>
              </w:rPr>
              <w:t>NIE</w:t>
            </w:r>
          </w:p>
        </w:tc>
        <w:tc>
          <w:tcPr>
            <w:tcW w:w="850" w:type="dxa"/>
          </w:tcPr>
          <w:p w14:paraId="281EE129" w14:textId="531C309A" w:rsidR="00A95EE4" w:rsidRDefault="00A95EE4" w:rsidP="00A95EE4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3119" w:type="dxa"/>
          </w:tcPr>
          <w:p w14:paraId="43B09D9D" w14:textId="7B8162CD" w:rsidR="00A95EE4" w:rsidRDefault="00A95EE4" w:rsidP="00A95EE4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14:paraId="699B60F5" w14:textId="291E86FA" w:rsidR="00A95EE4" w:rsidRPr="00A95EE4" w:rsidRDefault="00A82791" w:rsidP="00A95EE4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color w:val="1F497D"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 xml:space="preserve">Dolna </w:t>
            </w:r>
            <w:r w:rsidR="00A95EE4" w:rsidRPr="00A95EE4"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2</w:t>
            </w:r>
          </w:p>
        </w:tc>
      </w:tr>
      <w:tr w:rsidR="00A95EE4" w:rsidRPr="00DC68FB" w14:paraId="4B6ED188" w14:textId="77777777" w:rsidTr="009E7FC6">
        <w:tc>
          <w:tcPr>
            <w:tcW w:w="562" w:type="dxa"/>
            <w:shd w:val="clear" w:color="auto" w:fill="002060"/>
          </w:tcPr>
          <w:p w14:paraId="698AE757" w14:textId="77C602E0" w:rsidR="00A95EE4" w:rsidRDefault="00A95EE4" w:rsidP="00A95EE4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1843" w:type="dxa"/>
            <w:shd w:val="clear" w:color="auto" w:fill="002060"/>
          </w:tcPr>
          <w:p w14:paraId="10D9DE42" w14:textId="369532D5" w:rsidR="00A95EE4" w:rsidRPr="00A95EE4" w:rsidRDefault="00A95EE4" w:rsidP="00A95EE4">
            <w:pPr>
              <w:spacing w:before="40" w:after="40" w:line="240" w:lineRule="auto"/>
              <w:jc w:val="left"/>
              <w:rPr>
                <w:b/>
                <w:sz w:val="20"/>
                <w:szCs w:val="20"/>
              </w:rPr>
            </w:pPr>
            <w:r w:rsidRPr="00A95EE4">
              <w:rPr>
                <w:b/>
                <w:sz w:val="20"/>
                <w:szCs w:val="20"/>
              </w:rPr>
              <w:t>Asystent medyczny - imię i nazwisko</w:t>
            </w:r>
          </w:p>
        </w:tc>
        <w:tc>
          <w:tcPr>
            <w:tcW w:w="992" w:type="dxa"/>
          </w:tcPr>
          <w:p w14:paraId="113041CD" w14:textId="5D79128F" w:rsidR="00A95EE4" w:rsidRPr="00A95EE4" w:rsidRDefault="00A95EE4" w:rsidP="00A95EE4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A95EE4">
              <w:rPr>
                <w:rFonts w:ascii="Segoe UI" w:hAnsi="Segoe UI" w:cs="Segoe UI"/>
                <w:bCs/>
                <w:color w:val="000000"/>
                <w:sz w:val="18"/>
                <w:szCs w:val="18"/>
                <w:lang w:eastAsia="pl-PL"/>
              </w:rPr>
              <w:t>A24</w:t>
            </w:r>
          </w:p>
        </w:tc>
        <w:tc>
          <w:tcPr>
            <w:tcW w:w="4253" w:type="dxa"/>
          </w:tcPr>
          <w:p w14:paraId="03591551" w14:textId="38F929ED" w:rsidR="00A95EE4" w:rsidRPr="00A95EE4" w:rsidRDefault="00A95EE4" w:rsidP="00A95EE4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A95EE4"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>P</w:t>
            </w:r>
            <w:r w:rsidRPr="00A95EE4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ierwsze imię i nazwisko asystenta medycznego, oddzielone spacją</w:t>
            </w:r>
          </w:p>
        </w:tc>
        <w:tc>
          <w:tcPr>
            <w:tcW w:w="709" w:type="dxa"/>
          </w:tcPr>
          <w:p w14:paraId="0B936E9D" w14:textId="444A2483" w:rsidR="00A95EE4" w:rsidRDefault="00A95EE4" w:rsidP="00A95EE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F34215">
              <w:rPr>
                <w:sz w:val="20"/>
                <w:szCs w:val="20"/>
              </w:rPr>
              <w:t>NIE</w:t>
            </w:r>
          </w:p>
        </w:tc>
        <w:tc>
          <w:tcPr>
            <w:tcW w:w="850" w:type="dxa"/>
          </w:tcPr>
          <w:p w14:paraId="32073AA1" w14:textId="2DB85107" w:rsidR="00A95EE4" w:rsidRDefault="00A95EE4" w:rsidP="00A95EE4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3119" w:type="dxa"/>
          </w:tcPr>
          <w:p w14:paraId="5A60F1CD" w14:textId="13094B71" w:rsidR="00A95EE4" w:rsidRDefault="00A95EE4" w:rsidP="00A95EE4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14:paraId="542931F8" w14:textId="1B43E9E9" w:rsidR="00A95EE4" w:rsidRPr="00A95EE4" w:rsidRDefault="00572683" w:rsidP="00A95EE4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color w:val="1F497D"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Anna</w:t>
            </w:r>
            <w:r w:rsidR="00A95EE4" w:rsidRPr="00A95EE4"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 xml:space="preserve"> Nowak</w:t>
            </w:r>
          </w:p>
        </w:tc>
      </w:tr>
    </w:tbl>
    <w:p w14:paraId="41C4F74C" w14:textId="77777777" w:rsidR="00D32C08" w:rsidRDefault="00D32C08" w:rsidP="001767CB">
      <w:pPr>
        <w:sectPr w:rsidR="00D32C08" w:rsidSect="00AC6E19">
          <w:footnotePr>
            <w:numRestart w:val="eachSect"/>
          </w:footnotePr>
          <w:pgSz w:w="16838" w:h="11906" w:orient="landscape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121E3A7D" w14:textId="799AC6AE" w:rsidR="008D51AF" w:rsidRDefault="008D51AF" w:rsidP="001767CB"/>
    <w:p w14:paraId="07F34251" w14:textId="2A71891D" w:rsidR="009C0405" w:rsidRPr="009C0405" w:rsidRDefault="009C0405" w:rsidP="009C0405">
      <w:pPr>
        <w:autoSpaceDE w:val="0"/>
        <w:autoSpaceDN w:val="0"/>
        <w:adjustRightInd w:val="0"/>
        <w:spacing w:before="0" w:after="0" w:line="240" w:lineRule="auto"/>
        <w:jc w:val="left"/>
        <w:rPr>
          <w:rFonts w:ascii="Segoe UI" w:eastAsia="Calibri" w:hAnsi="Segoe UI" w:cs="Segoe UI"/>
          <w:szCs w:val="22"/>
          <w:lang w:eastAsia="pl-PL"/>
        </w:rPr>
      </w:pPr>
      <w:r w:rsidRPr="009C0405">
        <w:rPr>
          <w:rFonts w:ascii="Segoe UI" w:eastAsia="Calibri" w:hAnsi="Segoe UI" w:cs="Segoe UI"/>
          <w:szCs w:val="22"/>
          <w:u w:val="single"/>
          <w:lang w:eastAsia="pl-PL"/>
        </w:rPr>
        <w:t xml:space="preserve">Przykład danych technicznych i biznesowych </w:t>
      </w:r>
      <w:r w:rsidR="00A05E8E">
        <w:rPr>
          <w:rFonts w:ascii="Segoe UI" w:eastAsia="Calibri" w:hAnsi="Segoe UI" w:cs="Segoe UI"/>
          <w:szCs w:val="22"/>
          <w:u w:val="single"/>
          <w:lang w:eastAsia="pl-PL"/>
        </w:rPr>
        <w:t>przekazywany w QR-kodzie</w:t>
      </w:r>
      <w:r w:rsidRPr="009C0405">
        <w:rPr>
          <w:rFonts w:ascii="Segoe UI" w:eastAsia="Calibri" w:hAnsi="Segoe UI" w:cs="Segoe UI"/>
          <w:szCs w:val="22"/>
          <w:u w:val="single"/>
          <w:lang w:eastAsia="pl-PL"/>
        </w:rPr>
        <w:t xml:space="preserve"> pakietu:</w:t>
      </w:r>
    </w:p>
    <w:p w14:paraId="0D1DF38E" w14:textId="46DCCB0A" w:rsidR="00616094" w:rsidRPr="00D32C08" w:rsidRDefault="009C0405" w:rsidP="009C0405">
      <w:pPr>
        <w:jc w:val="left"/>
        <w:rPr>
          <w:b/>
          <w:i/>
          <w:sz w:val="32"/>
          <w:szCs w:val="32"/>
        </w:rPr>
      </w:pPr>
      <w:r w:rsidRPr="009C0405">
        <w:rPr>
          <w:i/>
          <w:sz w:val="24"/>
        </w:rPr>
        <w:t>12021001186923047649704445933450</w:t>
      </w:r>
      <w:r w:rsidRPr="009C0405">
        <w:rPr>
          <w:b/>
          <w:i/>
          <w:sz w:val="32"/>
          <w:szCs w:val="32"/>
        </w:rPr>
        <w:t>|</w:t>
      </w:r>
      <w:r w:rsidRPr="009C0405">
        <w:rPr>
          <w:i/>
          <w:sz w:val="24"/>
        </w:rPr>
        <w:t>012</w:t>
      </w:r>
      <w:r w:rsidRPr="009C0405">
        <w:rPr>
          <w:b/>
          <w:i/>
          <w:sz w:val="32"/>
          <w:szCs w:val="32"/>
        </w:rPr>
        <w:t>|</w:t>
      </w:r>
      <w:r w:rsidRPr="009C0405">
        <w:rPr>
          <w:i/>
          <w:sz w:val="24"/>
        </w:rPr>
        <w:t>2NDgwMVoXDTIwMTAxNDA2NDgwMVowgYMxJzA</w:t>
      </w:r>
      <w:r w:rsidR="00BF7FCA" w:rsidRPr="009C0405">
        <w:rPr>
          <w:i/>
          <w:sz w:val="24"/>
        </w:rPr>
        <w:t>wM</w:t>
      </w:r>
      <w:r w:rsidR="00BF7FCA">
        <w:rPr>
          <w:i/>
          <w:sz w:val="24"/>
        </w:rPr>
        <w:t>……</w:t>
      </w:r>
      <w:r w:rsidR="00BF7FCA" w:rsidRPr="009C0405">
        <w:rPr>
          <w:i/>
          <w:sz w:val="24"/>
        </w:rPr>
        <w:t>TAxNDA2NDgwMV</w:t>
      </w:r>
      <w:r w:rsidRPr="009C0405">
        <w:rPr>
          <w:b/>
          <w:i/>
          <w:sz w:val="32"/>
          <w:szCs w:val="32"/>
        </w:rPr>
        <w:t>|</w:t>
      </w:r>
      <w:r w:rsidRPr="009C0405">
        <w:rPr>
          <w:i/>
          <w:sz w:val="24"/>
        </w:rPr>
        <w:t>90080517455</w:t>
      </w:r>
      <w:r w:rsidRPr="009C0405">
        <w:rPr>
          <w:b/>
          <w:i/>
          <w:sz w:val="32"/>
          <w:szCs w:val="32"/>
        </w:rPr>
        <w:t>|</w:t>
      </w:r>
      <w:r w:rsidRPr="009C0405">
        <w:rPr>
          <w:i/>
          <w:sz w:val="24"/>
        </w:rPr>
        <w:t>2040JVC2625353XA8792</w:t>
      </w:r>
      <w:r w:rsidRPr="009C0405">
        <w:rPr>
          <w:b/>
          <w:i/>
          <w:sz w:val="32"/>
          <w:szCs w:val="32"/>
        </w:rPr>
        <w:t>|</w:t>
      </w:r>
      <w:r w:rsidR="00572683">
        <w:rPr>
          <w:i/>
          <w:sz w:val="24"/>
        </w:rPr>
        <w:t>Jan Kowal</w:t>
      </w:r>
      <w:r w:rsidRPr="009C0405">
        <w:rPr>
          <w:b/>
          <w:i/>
          <w:sz w:val="32"/>
          <w:szCs w:val="32"/>
        </w:rPr>
        <w:t>|</w:t>
      </w:r>
      <w:r w:rsidR="00D32C08">
        <w:rPr>
          <w:b/>
          <w:i/>
          <w:sz w:val="32"/>
          <w:szCs w:val="32"/>
        </w:rPr>
        <w:t xml:space="preserve"> </w:t>
      </w:r>
      <w:r w:rsidRPr="009C0405">
        <w:rPr>
          <w:i/>
          <w:sz w:val="24"/>
        </w:rPr>
        <w:t>POLSKA</w:t>
      </w:r>
      <w:r w:rsidRPr="009C0405">
        <w:rPr>
          <w:b/>
          <w:i/>
          <w:sz w:val="32"/>
          <w:szCs w:val="32"/>
        </w:rPr>
        <w:t>|</w:t>
      </w:r>
      <w:r w:rsidRPr="009C0405">
        <w:rPr>
          <w:i/>
          <w:sz w:val="24"/>
        </w:rPr>
        <w:t>03982</w:t>
      </w:r>
      <w:r w:rsidRPr="009C0405">
        <w:rPr>
          <w:b/>
          <w:i/>
          <w:sz w:val="32"/>
          <w:szCs w:val="32"/>
        </w:rPr>
        <w:t>|</w:t>
      </w:r>
      <w:r w:rsidRPr="009C0405">
        <w:rPr>
          <w:i/>
          <w:sz w:val="24"/>
        </w:rPr>
        <w:t>WARSZAWA</w:t>
      </w:r>
      <w:r w:rsidRPr="009C0405">
        <w:rPr>
          <w:b/>
          <w:i/>
          <w:sz w:val="32"/>
          <w:szCs w:val="32"/>
        </w:rPr>
        <w:t>|</w:t>
      </w:r>
      <w:r w:rsidR="00572683">
        <w:rPr>
          <w:i/>
          <w:sz w:val="24"/>
        </w:rPr>
        <w:t>Piękna</w:t>
      </w:r>
      <w:r w:rsidRPr="009C0405">
        <w:rPr>
          <w:i/>
          <w:sz w:val="24"/>
        </w:rPr>
        <w:t xml:space="preserve"> 1</w:t>
      </w:r>
      <w:r w:rsidRPr="009C0405">
        <w:rPr>
          <w:b/>
          <w:i/>
          <w:sz w:val="32"/>
          <w:szCs w:val="32"/>
        </w:rPr>
        <w:t>|</w:t>
      </w:r>
      <w:r w:rsidRPr="009C0405">
        <w:rPr>
          <w:i/>
          <w:sz w:val="24"/>
        </w:rPr>
        <w:t>M</w:t>
      </w:r>
      <w:r w:rsidRPr="009C0405">
        <w:rPr>
          <w:b/>
          <w:i/>
          <w:sz w:val="32"/>
          <w:szCs w:val="32"/>
        </w:rPr>
        <w:t>|</w:t>
      </w:r>
      <w:r w:rsidRPr="009C0405">
        <w:rPr>
          <w:i/>
          <w:sz w:val="24"/>
        </w:rPr>
        <w:t>1990080</w:t>
      </w:r>
      <w:r w:rsidRPr="009C0405">
        <w:rPr>
          <w:b/>
          <w:i/>
          <w:sz w:val="32"/>
          <w:szCs w:val="32"/>
        </w:rPr>
        <w:t>|</w:t>
      </w:r>
      <w:r w:rsidRPr="009C0405">
        <w:rPr>
          <w:i/>
          <w:sz w:val="24"/>
        </w:rPr>
        <w:t xml:space="preserve">Maria </w:t>
      </w:r>
      <w:proofErr w:type="spellStart"/>
      <w:r w:rsidRPr="009C0405">
        <w:rPr>
          <w:i/>
          <w:sz w:val="24"/>
        </w:rPr>
        <w:t>Gorengin</w:t>
      </w:r>
      <w:proofErr w:type="spellEnd"/>
      <w:r w:rsidRPr="009C0405">
        <w:rPr>
          <w:b/>
          <w:i/>
          <w:sz w:val="32"/>
          <w:szCs w:val="32"/>
        </w:rPr>
        <w:t xml:space="preserve">| </w:t>
      </w:r>
      <w:r w:rsidRPr="009C0405">
        <w:rPr>
          <w:i/>
          <w:sz w:val="24"/>
        </w:rPr>
        <w:t>112345678</w:t>
      </w:r>
      <w:r w:rsidRPr="009C0405">
        <w:rPr>
          <w:b/>
          <w:i/>
          <w:sz w:val="32"/>
          <w:szCs w:val="32"/>
        </w:rPr>
        <w:t>|</w:t>
      </w:r>
      <w:r w:rsidRPr="009C0405">
        <w:rPr>
          <w:i/>
          <w:sz w:val="24"/>
        </w:rPr>
        <w:t>1</w:t>
      </w:r>
      <w:r w:rsidRPr="009C0405">
        <w:rPr>
          <w:b/>
          <w:i/>
          <w:sz w:val="32"/>
          <w:szCs w:val="32"/>
        </w:rPr>
        <w:t>|</w:t>
      </w:r>
      <w:r w:rsidR="00D32C08">
        <w:rPr>
          <w:b/>
          <w:i/>
          <w:sz w:val="32"/>
          <w:szCs w:val="32"/>
        </w:rPr>
        <w:t xml:space="preserve"> </w:t>
      </w:r>
      <w:r w:rsidRPr="009C0405">
        <w:rPr>
          <w:i/>
          <w:sz w:val="24"/>
        </w:rPr>
        <w:t>12345678</w:t>
      </w:r>
      <w:r w:rsidRPr="009C0405">
        <w:rPr>
          <w:b/>
          <w:i/>
          <w:sz w:val="32"/>
          <w:szCs w:val="32"/>
        </w:rPr>
        <w:t>|</w:t>
      </w:r>
      <w:r w:rsidRPr="009C0405">
        <w:rPr>
          <w:i/>
          <w:sz w:val="24"/>
        </w:rPr>
        <w:t xml:space="preserve"> </w:t>
      </w:r>
      <w:proofErr w:type="spellStart"/>
      <w:r w:rsidRPr="009C0405">
        <w:rPr>
          <w:i/>
          <w:sz w:val="24"/>
        </w:rPr>
        <w:t>tel</w:t>
      </w:r>
      <w:proofErr w:type="spellEnd"/>
      <w:r w:rsidRPr="009C0405">
        <w:rPr>
          <w:i/>
          <w:sz w:val="24"/>
        </w:rPr>
        <w:t>:(22)12345678</w:t>
      </w:r>
      <w:r w:rsidRPr="009C0405">
        <w:rPr>
          <w:b/>
          <w:i/>
          <w:sz w:val="32"/>
          <w:szCs w:val="32"/>
        </w:rPr>
        <w:t>|</w:t>
      </w:r>
      <w:r w:rsidR="00572683">
        <w:rPr>
          <w:i/>
          <w:sz w:val="24"/>
        </w:rPr>
        <w:t>dr</w:t>
      </w:r>
      <w:r w:rsidRPr="009C0405">
        <w:rPr>
          <w:b/>
          <w:i/>
          <w:sz w:val="32"/>
          <w:szCs w:val="32"/>
        </w:rPr>
        <w:t>|</w:t>
      </w:r>
      <w:r w:rsidR="00572683">
        <w:rPr>
          <w:i/>
          <w:sz w:val="24"/>
        </w:rPr>
        <w:t>Adam</w:t>
      </w:r>
      <w:r w:rsidRPr="009C0405">
        <w:rPr>
          <w:i/>
          <w:sz w:val="24"/>
        </w:rPr>
        <w:t xml:space="preserve"> Ko</w:t>
      </w:r>
      <w:r w:rsidR="00572683">
        <w:rPr>
          <w:i/>
          <w:sz w:val="24"/>
        </w:rPr>
        <w:t>s</w:t>
      </w:r>
      <w:r w:rsidRPr="009C0405">
        <w:rPr>
          <w:b/>
          <w:i/>
          <w:sz w:val="32"/>
          <w:szCs w:val="32"/>
        </w:rPr>
        <w:t>|</w:t>
      </w:r>
      <w:r w:rsidRPr="009C0405">
        <w:rPr>
          <w:i/>
          <w:sz w:val="24"/>
        </w:rPr>
        <w:t>123456789012</w:t>
      </w:r>
      <w:r w:rsidR="00E77347">
        <w:rPr>
          <w:i/>
          <w:sz w:val="24"/>
        </w:rPr>
        <w:t>-</w:t>
      </w:r>
      <w:r w:rsidRPr="009C0405">
        <w:rPr>
          <w:i/>
          <w:sz w:val="24"/>
        </w:rPr>
        <w:t>0</w:t>
      </w:r>
      <w:r w:rsidR="00B97031">
        <w:rPr>
          <w:i/>
          <w:sz w:val="24"/>
        </w:rPr>
        <w:t>0</w:t>
      </w:r>
      <w:r w:rsidRPr="009C0405">
        <w:rPr>
          <w:i/>
          <w:sz w:val="24"/>
        </w:rPr>
        <w:t>1</w:t>
      </w:r>
      <w:r w:rsidRPr="009C0405">
        <w:rPr>
          <w:b/>
          <w:i/>
          <w:sz w:val="32"/>
          <w:szCs w:val="32"/>
        </w:rPr>
        <w:t>|</w:t>
      </w:r>
      <w:r w:rsidR="00572683">
        <w:rPr>
          <w:i/>
          <w:sz w:val="24"/>
        </w:rPr>
        <w:t>Poradnia "Zdrówko</w:t>
      </w:r>
      <w:r w:rsidRPr="009C0405">
        <w:rPr>
          <w:i/>
          <w:sz w:val="24"/>
        </w:rPr>
        <w:t>"</w:t>
      </w:r>
      <w:r w:rsidRPr="009C0405">
        <w:rPr>
          <w:b/>
          <w:i/>
          <w:sz w:val="32"/>
          <w:szCs w:val="32"/>
        </w:rPr>
        <w:t>|</w:t>
      </w:r>
      <w:r w:rsidR="00D32C08">
        <w:rPr>
          <w:b/>
          <w:i/>
          <w:sz w:val="32"/>
          <w:szCs w:val="32"/>
        </w:rPr>
        <w:t xml:space="preserve"> </w:t>
      </w:r>
      <w:r w:rsidRPr="009C0405">
        <w:rPr>
          <w:i/>
          <w:sz w:val="24"/>
        </w:rPr>
        <w:t>POLSKA</w:t>
      </w:r>
      <w:r w:rsidRPr="009C0405">
        <w:rPr>
          <w:b/>
          <w:i/>
          <w:sz w:val="32"/>
          <w:szCs w:val="32"/>
        </w:rPr>
        <w:t>|</w:t>
      </w:r>
      <w:r w:rsidRPr="009C0405">
        <w:rPr>
          <w:i/>
          <w:sz w:val="24"/>
        </w:rPr>
        <w:t>03987</w:t>
      </w:r>
      <w:r w:rsidRPr="009C0405">
        <w:rPr>
          <w:b/>
          <w:i/>
          <w:sz w:val="32"/>
          <w:szCs w:val="32"/>
        </w:rPr>
        <w:t xml:space="preserve">| </w:t>
      </w:r>
      <w:proofErr w:type="spellStart"/>
      <w:r w:rsidRPr="009C0405">
        <w:rPr>
          <w:i/>
          <w:sz w:val="24"/>
        </w:rPr>
        <w:t>WARSZAWA</w:t>
      </w:r>
      <w:r w:rsidRPr="009C0405">
        <w:rPr>
          <w:b/>
          <w:i/>
          <w:sz w:val="32"/>
          <w:szCs w:val="32"/>
        </w:rPr>
        <w:t>|</w:t>
      </w:r>
      <w:r w:rsidR="00A82791">
        <w:rPr>
          <w:i/>
          <w:sz w:val="24"/>
        </w:rPr>
        <w:t>Dolna</w:t>
      </w:r>
      <w:proofErr w:type="spellEnd"/>
      <w:r w:rsidRPr="009C0405">
        <w:rPr>
          <w:i/>
          <w:sz w:val="24"/>
        </w:rPr>
        <w:t xml:space="preserve"> 2</w:t>
      </w:r>
      <w:r w:rsidRPr="009C0405">
        <w:rPr>
          <w:b/>
          <w:i/>
          <w:sz w:val="32"/>
          <w:szCs w:val="32"/>
        </w:rPr>
        <w:t>|</w:t>
      </w:r>
      <w:r w:rsidR="00572683">
        <w:rPr>
          <w:i/>
          <w:sz w:val="24"/>
        </w:rPr>
        <w:t>Anna</w:t>
      </w:r>
      <w:r w:rsidRPr="009C0405">
        <w:rPr>
          <w:i/>
          <w:sz w:val="24"/>
        </w:rPr>
        <w:t xml:space="preserve"> Nowak</w:t>
      </w:r>
    </w:p>
    <w:p w14:paraId="54BB3880" w14:textId="77777777" w:rsidR="00651E2A" w:rsidRDefault="00651E2A" w:rsidP="00651E2A">
      <w:pPr>
        <w:rPr>
          <w:u w:val="single"/>
        </w:rPr>
      </w:pPr>
    </w:p>
    <w:p w14:paraId="77C86748" w14:textId="673AC598" w:rsidR="00651E2A" w:rsidRPr="00155B4E" w:rsidRDefault="00651E2A" w:rsidP="00651E2A">
      <w:pPr>
        <w:rPr>
          <w:u w:val="single"/>
        </w:rPr>
      </w:pPr>
      <w:r w:rsidRPr="00155B4E">
        <w:rPr>
          <w:u w:val="single"/>
        </w:rPr>
        <w:t xml:space="preserve">UWAGA: </w:t>
      </w:r>
    </w:p>
    <w:p w14:paraId="084DBD56" w14:textId="699E0062" w:rsidR="00E5617B" w:rsidRPr="00651E2A" w:rsidRDefault="00651E2A" w:rsidP="00651E2A">
      <w:r w:rsidRPr="00616094">
        <w:t>Przy braku w dokumencie</w:t>
      </w:r>
      <w:r>
        <w:t xml:space="preserve"> recepty</w:t>
      </w:r>
      <w:r w:rsidRPr="00616094">
        <w:t xml:space="preserve"> </w:t>
      </w:r>
      <w:r w:rsidR="009B7452">
        <w:t xml:space="preserve">wartości dla </w:t>
      </w:r>
      <w:r w:rsidRPr="00616094">
        <w:t>danego atrybutu, lub ustawieniu parametru</w:t>
      </w:r>
      <w:r>
        <w:t xml:space="preserve"> systemowego P1 wskazującego na jego </w:t>
      </w:r>
      <w:r w:rsidR="001E6621">
        <w:t xml:space="preserve">nieprzekazywanie </w:t>
      </w:r>
      <w:r w:rsidRPr="00616094">
        <w:t>przy tworzeniu QR-kodu, jego wartość jest pusta (</w:t>
      </w:r>
      <w:r w:rsidR="001E6621">
        <w:t>w celu</w:t>
      </w:r>
      <w:r w:rsidR="001E6621" w:rsidRPr="00616094">
        <w:t xml:space="preserve"> </w:t>
      </w:r>
      <w:r w:rsidRPr="00616094">
        <w:t>zachowania kolejności atrybutu QR-kodu)</w:t>
      </w:r>
      <w:r>
        <w:t xml:space="preserve">. </w:t>
      </w:r>
      <w:r w:rsidR="00E5617B" w:rsidRPr="00651E2A">
        <w:t>Poniżej przykład, gdy nie podano danych Opiekuna:</w:t>
      </w:r>
    </w:p>
    <w:p w14:paraId="1CB51459" w14:textId="688C8906" w:rsidR="00E5617B" w:rsidRDefault="00E5617B" w:rsidP="00E5617B">
      <w:pPr>
        <w:jc w:val="left"/>
        <w:rPr>
          <w:i/>
          <w:sz w:val="24"/>
        </w:rPr>
      </w:pPr>
      <w:r w:rsidRPr="009C0405">
        <w:rPr>
          <w:i/>
          <w:sz w:val="24"/>
        </w:rPr>
        <w:t>12021001186923047649704445933450</w:t>
      </w:r>
      <w:r w:rsidRPr="009C0405">
        <w:rPr>
          <w:b/>
          <w:i/>
          <w:sz w:val="32"/>
          <w:szCs w:val="32"/>
        </w:rPr>
        <w:t>|</w:t>
      </w:r>
      <w:r w:rsidRPr="009C0405">
        <w:rPr>
          <w:i/>
          <w:sz w:val="24"/>
        </w:rPr>
        <w:t>012</w:t>
      </w:r>
      <w:r w:rsidRPr="009C0405">
        <w:rPr>
          <w:b/>
          <w:i/>
          <w:sz w:val="32"/>
          <w:szCs w:val="32"/>
        </w:rPr>
        <w:t>|</w:t>
      </w:r>
      <w:r w:rsidRPr="009C0405">
        <w:rPr>
          <w:i/>
          <w:sz w:val="24"/>
        </w:rPr>
        <w:t>MVoXDTIwMTAxNDA2NDgwMVowgYMxJzA……</w:t>
      </w:r>
      <w:r w:rsidR="00BF7FCA" w:rsidRPr="009C0405">
        <w:rPr>
          <w:i/>
          <w:sz w:val="24"/>
        </w:rPr>
        <w:t>2NDgw</w:t>
      </w:r>
      <w:r w:rsidRPr="009C0405">
        <w:rPr>
          <w:b/>
          <w:i/>
          <w:sz w:val="32"/>
          <w:szCs w:val="32"/>
        </w:rPr>
        <w:t>|</w:t>
      </w:r>
      <w:r w:rsidRPr="009C0405">
        <w:rPr>
          <w:i/>
          <w:sz w:val="24"/>
        </w:rPr>
        <w:t>90080517455</w:t>
      </w:r>
      <w:r w:rsidRPr="00E5617B">
        <w:rPr>
          <w:b/>
          <w:i/>
          <w:color w:val="FF0000"/>
          <w:sz w:val="32"/>
          <w:szCs w:val="32"/>
        </w:rPr>
        <w:t>||</w:t>
      </w:r>
      <w:r>
        <w:rPr>
          <w:i/>
          <w:sz w:val="24"/>
        </w:rPr>
        <w:t>Jan Kowal</w:t>
      </w:r>
      <w:r w:rsidRPr="009C0405">
        <w:rPr>
          <w:b/>
          <w:i/>
          <w:sz w:val="32"/>
          <w:szCs w:val="32"/>
        </w:rPr>
        <w:t>|</w:t>
      </w:r>
      <w:r>
        <w:rPr>
          <w:b/>
          <w:i/>
          <w:sz w:val="32"/>
          <w:szCs w:val="32"/>
        </w:rPr>
        <w:t xml:space="preserve"> </w:t>
      </w:r>
      <w:r w:rsidRPr="009C0405">
        <w:rPr>
          <w:i/>
          <w:sz w:val="24"/>
        </w:rPr>
        <w:t>POLSKA</w:t>
      </w:r>
      <w:r w:rsidRPr="009C0405">
        <w:rPr>
          <w:b/>
          <w:i/>
          <w:sz w:val="32"/>
          <w:szCs w:val="32"/>
        </w:rPr>
        <w:t>|</w:t>
      </w:r>
      <w:r w:rsidRPr="009C0405">
        <w:rPr>
          <w:i/>
          <w:sz w:val="24"/>
        </w:rPr>
        <w:t>03982</w:t>
      </w:r>
      <w:r w:rsidRPr="009C0405">
        <w:rPr>
          <w:b/>
          <w:i/>
          <w:sz w:val="32"/>
          <w:szCs w:val="32"/>
        </w:rPr>
        <w:t>|</w:t>
      </w:r>
      <w:r w:rsidRPr="009C0405">
        <w:rPr>
          <w:i/>
          <w:sz w:val="24"/>
        </w:rPr>
        <w:t>WARSZAWA</w:t>
      </w:r>
      <w:r w:rsidRPr="009C0405">
        <w:rPr>
          <w:b/>
          <w:i/>
          <w:sz w:val="32"/>
          <w:szCs w:val="32"/>
        </w:rPr>
        <w:t>|</w:t>
      </w:r>
      <w:r>
        <w:rPr>
          <w:i/>
          <w:sz w:val="24"/>
        </w:rPr>
        <w:t>Piękna</w:t>
      </w:r>
      <w:r w:rsidRPr="009C0405">
        <w:rPr>
          <w:i/>
          <w:sz w:val="24"/>
        </w:rPr>
        <w:t xml:space="preserve"> 1</w:t>
      </w:r>
      <w:r w:rsidRPr="009C0405">
        <w:rPr>
          <w:b/>
          <w:i/>
          <w:sz w:val="32"/>
          <w:szCs w:val="32"/>
        </w:rPr>
        <w:t>|</w:t>
      </w:r>
      <w:r w:rsidRPr="009C0405">
        <w:rPr>
          <w:i/>
          <w:sz w:val="24"/>
        </w:rPr>
        <w:t>M</w:t>
      </w:r>
      <w:r w:rsidRPr="009C0405">
        <w:rPr>
          <w:b/>
          <w:i/>
          <w:sz w:val="32"/>
          <w:szCs w:val="32"/>
        </w:rPr>
        <w:t>|</w:t>
      </w:r>
      <w:r w:rsidR="00D32C08">
        <w:rPr>
          <w:b/>
          <w:i/>
          <w:sz w:val="32"/>
          <w:szCs w:val="32"/>
        </w:rPr>
        <w:t xml:space="preserve"> </w:t>
      </w:r>
      <w:r w:rsidRPr="009C0405">
        <w:rPr>
          <w:i/>
          <w:sz w:val="24"/>
        </w:rPr>
        <w:t>1990080</w:t>
      </w:r>
      <w:r w:rsidRPr="00E5617B">
        <w:rPr>
          <w:b/>
          <w:i/>
          <w:color w:val="FF0000"/>
          <w:sz w:val="32"/>
          <w:szCs w:val="32"/>
        </w:rPr>
        <w:t>||</w:t>
      </w:r>
      <w:r w:rsidRPr="009C0405">
        <w:rPr>
          <w:b/>
          <w:i/>
          <w:sz w:val="32"/>
          <w:szCs w:val="32"/>
        </w:rPr>
        <w:t xml:space="preserve"> </w:t>
      </w:r>
      <w:r w:rsidRPr="009C0405">
        <w:rPr>
          <w:i/>
          <w:sz w:val="24"/>
        </w:rPr>
        <w:t>112345678</w:t>
      </w:r>
      <w:r w:rsidRPr="009C0405">
        <w:rPr>
          <w:b/>
          <w:i/>
          <w:sz w:val="32"/>
          <w:szCs w:val="32"/>
        </w:rPr>
        <w:t>|</w:t>
      </w:r>
      <w:r w:rsidRPr="009C0405">
        <w:rPr>
          <w:i/>
          <w:sz w:val="24"/>
        </w:rPr>
        <w:t>1</w:t>
      </w:r>
      <w:r w:rsidRPr="009C0405">
        <w:rPr>
          <w:b/>
          <w:i/>
          <w:sz w:val="32"/>
          <w:szCs w:val="32"/>
        </w:rPr>
        <w:t>|</w:t>
      </w:r>
      <w:r w:rsidRPr="009C0405">
        <w:rPr>
          <w:i/>
          <w:sz w:val="24"/>
        </w:rPr>
        <w:t>12345678</w:t>
      </w:r>
      <w:r w:rsidRPr="009C0405">
        <w:rPr>
          <w:b/>
          <w:i/>
          <w:sz w:val="32"/>
          <w:szCs w:val="32"/>
        </w:rPr>
        <w:t>|</w:t>
      </w:r>
      <w:r w:rsidRPr="009C0405">
        <w:rPr>
          <w:i/>
          <w:sz w:val="24"/>
        </w:rPr>
        <w:t xml:space="preserve"> </w:t>
      </w:r>
      <w:proofErr w:type="spellStart"/>
      <w:r w:rsidRPr="009C0405">
        <w:rPr>
          <w:i/>
          <w:sz w:val="24"/>
        </w:rPr>
        <w:t>tel</w:t>
      </w:r>
      <w:proofErr w:type="spellEnd"/>
      <w:r w:rsidRPr="009C0405">
        <w:rPr>
          <w:i/>
          <w:sz w:val="24"/>
        </w:rPr>
        <w:t>:(22)12345678</w:t>
      </w:r>
      <w:r w:rsidRPr="009C0405">
        <w:rPr>
          <w:b/>
          <w:i/>
          <w:sz w:val="32"/>
          <w:szCs w:val="32"/>
        </w:rPr>
        <w:t>|</w:t>
      </w:r>
      <w:r>
        <w:rPr>
          <w:i/>
          <w:sz w:val="24"/>
        </w:rPr>
        <w:t>dr</w:t>
      </w:r>
      <w:r w:rsidRPr="009C0405">
        <w:rPr>
          <w:b/>
          <w:i/>
          <w:sz w:val="32"/>
          <w:szCs w:val="32"/>
        </w:rPr>
        <w:t>|</w:t>
      </w:r>
      <w:r>
        <w:rPr>
          <w:i/>
          <w:sz w:val="24"/>
        </w:rPr>
        <w:t>Adam</w:t>
      </w:r>
      <w:r w:rsidRPr="009C0405">
        <w:rPr>
          <w:i/>
          <w:sz w:val="24"/>
        </w:rPr>
        <w:t xml:space="preserve"> Ko</w:t>
      </w:r>
      <w:r>
        <w:rPr>
          <w:i/>
          <w:sz w:val="24"/>
        </w:rPr>
        <w:t>s</w:t>
      </w:r>
      <w:r w:rsidRPr="009C0405">
        <w:rPr>
          <w:b/>
          <w:i/>
          <w:sz w:val="32"/>
          <w:szCs w:val="32"/>
        </w:rPr>
        <w:t>|</w:t>
      </w:r>
      <w:r w:rsidR="00D32C08">
        <w:rPr>
          <w:b/>
          <w:i/>
          <w:sz w:val="32"/>
          <w:szCs w:val="32"/>
        </w:rPr>
        <w:t xml:space="preserve"> </w:t>
      </w:r>
      <w:r w:rsidRPr="009C0405">
        <w:rPr>
          <w:i/>
          <w:sz w:val="24"/>
        </w:rPr>
        <w:t>123456789012</w:t>
      </w:r>
      <w:r>
        <w:rPr>
          <w:i/>
          <w:sz w:val="24"/>
        </w:rPr>
        <w:t>-</w:t>
      </w:r>
      <w:r w:rsidRPr="009C0405">
        <w:rPr>
          <w:i/>
          <w:sz w:val="24"/>
        </w:rPr>
        <w:t>01</w:t>
      </w:r>
      <w:r w:rsidRPr="009C0405">
        <w:rPr>
          <w:b/>
          <w:i/>
          <w:sz w:val="32"/>
          <w:szCs w:val="32"/>
        </w:rPr>
        <w:t>|</w:t>
      </w:r>
      <w:r>
        <w:rPr>
          <w:i/>
          <w:sz w:val="24"/>
        </w:rPr>
        <w:t>Poradnia "Zdrówko</w:t>
      </w:r>
      <w:r w:rsidRPr="009C0405">
        <w:rPr>
          <w:i/>
          <w:sz w:val="24"/>
        </w:rPr>
        <w:t>"</w:t>
      </w:r>
      <w:r w:rsidRPr="009C0405">
        <w:rPr>
          <w:b/>
          <w:i/>
          <w:sz w:val="32"/>
          <w:szCs w:val="32"/>
        </w:rPr>
        <w:t>|</w:t>
      </w:r>
      <w:r w:rsidRPr="009C0405">
        <w:rPr>
          <w:i/>
          <w:sz w:val="24"/>
        </w:rPr>
        <w:t>POLSKA</w:t>
      </w:r>
      <w:r w:rsidRPr="009C0405">
        <w:rPr>
          <w:b/>
          <w:i/>
          <w:sz w:val="32"/>
          <w:szCs w:val="32"/>
        </w:rPr>
        <w:t>|</w:t>
      </w:r>
      <w:r w:rsidRPr="009C0405">
        <w:rPr>
          <w:i/>
          <w:sz w:val="24"/>
        </w:rPr>
        <w:t>03987</w:t>
      </w:r>
      <w:r w:rsidRPr="009C0405">
        <w:rPr>
          <w:b/>
          <w:i/>
          <w:sz w:val="32"/>
          <w:szCs w:val="32"/>
        </w:rPr>
        <w:t xml:space="preserve">| </w:t>
      </w:r>
      <w:proofErr w:type="spellStart"/>
      <w:r w:rsidRPr="009C0405">
        <w:rPr>
          <w:i/>
          <w:sz w:val="24"/>
        </w:rPr>
        <w:t>WARSZAWA</w:t>
      </w:r>
      <w:r w:rsidRPr="009C0405">
        <w:rPr>
          <w:b/>
          <w:i/>
          <w:sz w:val="32"/>
          <w:szCs w:val="32"/>
        </w:rPr>
        <w:t>|</w:t>
      </w:r>
      <w:r>
        <w:rPr>
          <w:i/>
          <w:sz w:val="24"/>
        </w:rPr>
        <w:t>Dolna</w:t>
      </w:r>
      <w:proofErr w:type="spellEnd"/>
      <w:r w:rsidRPr="009C0405">
        <w:rPr>
          <w:i/>
          <w:sz w:val="24"/>
        </w:rPr>
        <w:t xml:space="preserve"> 2</w:t>
      </w:r>
      <w:r w:rsidRPr="009C0405">
        <w:rPr>
          <w:b/>
          <w:i/>
          <w:sz w:val="32"/>
          <w:szCs w:val="32"/>
        </w:rPr>
        <w:t>|</w:t>
      </w:r>
      <w:r>
        <w:rPr>
          <w:i/>
          <w:sz w:val="24"/>
        </w:rPr>
        <w:t>Anna</w:t>
      </w:r>
      <w:r w:rsidRPr="009C0405">
        <w:rPr>
          <w:i/>
          <w:sz w:val="24"/>
        </w:rPr>
        <w:t xml:space="preserve"> Nowak</w:t>
      </w:r>
    </w:p>
    <w:p w14:paraId="06CD9B18" w14:textId="1A742D1A" w:rsidR="00155B4E" w:rsidRDefault="00155B4E" w:rsidP="001767CB">
      <w:r>
        <w:t>W wyniku konfiguracji po stronie Systemu P1 kolejność atrybutów lub funkcja skrótu FSK może ulec zmianie, czy czym każda taka zmiana wiąże się z publikacją dokumentacji nowej wersji OR-kodu (poniesienie numeru wersji w ramach atrybutu A2 – składnik A2.2)</w:t>
      </w:r>
    </w:p>
    <w:p w14:paraId="75F2FDAF" w14:textId="209ED097" w:rsidR="00212863" w:rsidRDefault="00212863" w:rsidP="001767CB"/>
    <w:p w14:paraId="61E83FB1" w14:textId="77777777" w:rsidR="00212863" w:rsidRDefault="00212863" w:rsidP="00EA5290">
      <w:pPr>
        <w:pStyle w:val="Nagwek3"/>
      </w:pPr>
      <w:bookmarkStart w:id="13" w:name="_Toc37748927"/>
      <w:r>
        <w:t>QR-kod recepty</w:t>
      </w:r>
      <w:bookmarkEnd w:id="13"/>
    </w:p>
    <w:p w14:paraId="289CE7DD" w14:textId="55741E46" w:rsidR="00212863" w:rsidRDefault="00212863" w:rsidP="00212863">
      <w:r>
        <w:t>Poniżej przedstawiono wykaz atrybutów</w:t>
      </w:r>
      <w:r w:rsidRPr="00212863">
        <w:t xml:space="preserve"> </w:t>
      </w:r>
      <w:r>
        <w:t xml:space="preserve">zawartych </w:t>
      </w:r>
      <w:r w:rsidRPr="00212863">
        <w:t xml:space="preserve">w QR kodzie </w:t>
      </w:r>
      <w:r>
        <w:t xml:space="preserve">recepty, </w:t>
      </w:r>
      <w:r w:rsidRPr="00212863">
        <w:t>według kolejności</w:t>
      </w:r>
      <w:r>
        <w:t xml:space="preserve"> ich umieszczania, wraz z składnikami oraz informacją o zastosowanej funkcji skrótu </w:t>
      </w:r>
      <w:r w:rsidRPr="00212863">
        <w:t>FSK(</w:t>
      </w:r>
      <w:r>
        <w:t>zmiana podstawy liczby z „10” na "36"</w:t>
      </w:r>
      <w:r w:rsidRPr="00212863">
        <w:t>)</w:t>
      </w:r>
      <w:r>
        <w:t>:</w:t>
      </w:r>
    </w:p>
    <w:p w14:paraId="4842F89C" w14:textId="77777777" w:rsidR="00D32C08" w:rsidRDefault="00D32C08" w:rsidP="00212863">
      <w:pPr>
        <w:sectPr w:rsidR="00D32C08" w:rsidSect="00D32C08">
          <w:footnotePr>
            <w:numRestart w:val="eachSect"/>
          </w:footnotePr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36957E46" w14:textId="2C3EF861" w:rsidR="009C0CEF" w:rsidRPr="0093247E" w:rsidRDefault="009C0CEF" w:rsidP="009C0CEF">
      <w:pPr>
        <w:pStyle w:val="Legenda"/>
      </w:pPr>
      <w:bookmarkStart w:id="14" w:name="_Toc342564472"/>
      <w:bookmarkStart w:id="15" w:name="_Toc37316499"/>
      <w:r w:rsidRPr="0093247E">
        <w:lastRenderedPageBreak/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 w:rsidR="00FF0181">
        <w:rPr>
          <w:noProof/>
        </w:rPr>
        <w:t>2</w:t>
      </w:r>
      <w:r>
        <w:fldChar w:fldCharType="end"/>
      </w:r>
      <w:r w:rsidRPr="0093247E">
        <w:t xml:space="preserve">. </w:t>
      </w:r>
      <w:bookmarkEnd w:id="14"/>
      <w:r w:rsidRPr="0093247E">
        <w:t xml:space="preserve">Wykorzystywane </w:t>
      </w:r>
      <w:r>
        <w:t>atrybuty QR-kodu recepty</w:t>
      </w:r>
      <w:bookmarkEnd w:id="15"/>
    </w:p>
    <w:tbl>
      <w:tblPr>
        <w:tblStyle w:val="Tabela-Siatka"/>
        <w:tblW w:w="14170" w:type="dxa"/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992"/>
        <w:gridCol w:w="4253"/>
        <w:gridCol w:w="709"/>
        <w:gridCol w:w="850"/>
        <w:gridCol w:w="3119"/>
        <w:gridCol w:w="1842"/>
      </w:tblGrid>
      <w:tr w:rsidR="00212863" w:rsidRPr="00DC68FB" w14:paraId="1446E4E4" w14:textId="77777777" w:rsidTr="00697EAB">
        <w:trPr>
          <w:trHeight w:val="421"/>
          <w:tblHeader/>
        </w:trPr>
        <w:tc>
          <w:tcPr>
            <w:tcW w:w="562" w:type="dxa"/>
            <w:shd w:val="clear" w:color="auto" w:fill="002060"/>
          </w:tcPr>
          <w:p w14:paraId="2677D7A9" w14:textId="53E13A50" w:rsidR="00212863" w:rsidRPr="00430F99" w:rsidRDefault="003B7892" w:rsidP="00697EAB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Nr</w:t>
            </w:r>
            <w:r w:rsidR="00212863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843" w:type="dxa"/>
            <w:shd w:val="clear" w:color="auto" w:fill="002060"/>
          </w:tcPr>
          <w:p w14:paraId="5E994815" w14:textId="77777777" w:rsidR="00212863" w:rsidRPr="00430F99" w:rsidRDefault="00212863" w:rsidP="00697EAB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Nazwa atrybutu</w:t>
            </w:r>
          </w:p>
        </w:tc>
        <w:tc>
          <w:tcPr>
            <w:tcW w:w="992" w:type="dxa"/>
            <w:shd w:val="clear" w:color="auto" w:fill="002060"/>
          </w:tcPr>
          <w:p w14:paraId="396F37BA" w14:textId="77777777" w:rsidR="00212863" w:rsidRPr="00430F99" w:rsidRDefault="00212863" w:rsidP="00697EAB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 w:rsidRPr="00430F99">
              <w:rPr>
                <w:b/>
                <w:sz w:val="20"/>
                <w:szCs w:val="20"/>
              </w:rPr>
              <w:t>Składnik atrybutu</w:t>
            </w:r>
          </w:p>
        </w:tc>
        <w:tc>
          <w:tcPr>
            <w:tcW w:w="4253" w:type="dxa"/>
            <w:shd w:val="clear" w:color="auto" w:fill="002060"/>
          </w:tcPr>
          <w:p w14:paraId="7AB9BC33" w14:textId="77777777" w:rsidR="00212863" w:rsidRPr="00430F99" w:rsidRDefault="00212863" w:rsidP="00697EAB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 w:rsidRPr="00430F99">
              <w:rPr>
                <w:b/>
                <w:sz w:val="20"/>
                <w:szCs w:val="20"/>
              </w:rPr>
              <w:t>Znaczenie</w:t>
            </w:r>
          </w:p>
        </w:tc>
        <w:tc>
          <w:tcPr>
            <w:tcW w:w="709" w:type="dxa"/>
            <w:shd w:val="clear" w:color="auto" w:fill="002060"/>
          </w:tcPr>
          <w:p w14:paraId="4275E45E" w14:textId="77777777" w:rsidR="00212863" w:rsidRPr="00430F99" w:rsidRDefault="00212863" w:rsidP="00697EAB">
            <w:pPr>
              <w:spacing w:before="40" w:after="40" w:line="240" w:lineRule="auto"/>
              <w:jc w:val="center"/>
              <w:rPr>
                <w:b/>
                <w:sz w:val="20"/>
                <w:szCs w:val="20"/>
              </w:rPr>
            </w:pPr>
            <w:r w:rsidRPr="00430F99">
              <w:rPr>
                <w:b/>
                <w:sz w:val="20"/>
                <w:szCs w:val="20"/>
              </w:rPr>
              <w:t>FSK</w:t>
            </w:r>
          </w:p>
        </w:tc>
        <w:tc>
          <w:tcPr>
            <w:tcW w:w="850" w:type="dxa"/>
            <w:shd w:val="clear" w:color="auto" w:fill="002060"/>
          </w:tcPr>
          <w:p w14:paraId="3FC6BD18" w14:textId="77777777" w:rsidR="00212863" w:rsidRPr="00430F99" w:rsidRDefault="00212863" w:rsidP="00697EAB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 w:rsidRPr="00430F99">
              <w:rPr>
                <w:b/>
                <w:sz w:val="20"/>
                <w:szCs w:val="20"/>
              </w:rPr>
              <w:t>Typ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shd w:val="clear" w:color="auto" w:fill="002060"/>
          </w:tcPr>
          <w:p w14:paraId="46511E7B" w14:textId="77777777" w:rsidR="00212863" w:rsidRPr="00430F99" w:rsidRDefault="00212863" w:rsidP="00697EAB">
            <w:pPr>
              <w:spacing w:before="40" w:after="40" w:line="240" w:lineRule="auto"/>
              <w:jc w:val="left"/>
              <w:rPr>
                <w:b/>
                <w:sz w:val="20"/>
                <w:szCs w:val="20"/>
              </w:rPr>
            </w:pPr>
            <w:r w:rsidRPr="00430F99">
              <w:rPr>
                <w:b/>
                <w:sz w:val="20"/>
                <w:szCs w:val="20"/>
              </w:rPr>
              <w:t>Zakres danych słownikowych</w:t>
            </w:r>
          </w:p>
        </w:tc>
        <w:tc>
          <w:tcPr>
            <w:tcW w:w="1842" w:type="dxa"/>
            <w:shd w:val="clear" w:color="auto" w:fill="002060"/>
          </w:tcPr>
          <w:p w14:paraId="310B2994" w14:textId="77777777" w:rsidR="00212863" w:rsidRPr="00430F99" w:rsidRDefault="00212863" w:rsidP="00697EAB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 w:rsidRPr="00430F99">
              <w:rPr>
                <w:b/>
                <w:sz w:val="20"/>
                <w:szCs w:val="20"/>
              </w:rPr>
              <w:t>Przykład</w:t>
            </w:r>
          </w:p>
        </w:tc>
      </w:tr>
      <w:tr w:rsidR="00D33D5D" w:rsidRPr="00DC68FB" w14:paraId="4E8326D6" w14:textId="77777777" w:rsidTr="00697EAB">
        <w:tc>
          <w:tcPr>
            <w:tcW w:w="14170" w:type="dxa"/>
            <w:gridSpan w:val="8"/>
            <w:shd w:val="clear" w:color="auto" w:fill="002060"/>
          </w:tcPr>
          <w:p w14:paraId="7EC7B54C" w14:textId="2322A4EF" w:rsidR="00D33D5D" w:rsidRPr="00430F99" w:rsidRDefault="00D33D5D" w:rsidP="00BB02EB">
            <w:pPr>
              <w:spacing w:before="40" w:after="40" w:line="240" w:lineRule="auto"/>
              <w:jc w:val="center"/>
              <w:rPr>
                <w:b/>
                <w:sz w:val="20"/>
                <w:szCs w:val="20"/>
              </w:rPr>
            </w:pPr>
            <w:r w:rsidRPr="00DC68FB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 xml:space="preserve">KONTENER DANYCH </w:t>
            </w:r>
            <w:r w:rsidR="00BB02EB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TECHNICZNYCH</w:t>
            </w:r>
            <w:r w:rsidR="00D17D2E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 xml:space="preserve"> [KDT-R]</w:t>
            </w:r>
            <w:r w:rsidR="00BB02EB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Pr="00D33D5D"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 xml:space="preserve">(dane </w:t>
            </w:r>
            <w:r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 xml:space="preserve">nie </w:t>
            </w:r>
            <w:r w:rsidRPr="00D33D5D"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>podlegają kompresji, bez szyfrowania kluczem symetrycznym)</w:t>
            </w:r>
          </w:p>
        </w:tc>
      </w:tr>
      <w:tr w:rsidR="00D33D5D" w:rsidRPr="00DC68FB" w14:paraId="24416D94" w14:textId="77777777" w:rsidTr="00697EAB">
        <w:tc>
          <w:tcPr>
            <w:tcW w:w="562" w:type="dxa"/>
            <w:shd w:val="clear" w:color="auto" w:fill="002060"/>
          </w:tcPr>
          <w:p w14:paraId="1875ADE5" w14:textId="77777777" w:rsidR="00D33D5D" w:rsidRPr="00947DA1" w:rsidRDefault="00D33D5D" w:rsidP="00D33D5D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 w:rsidRPr="00947DA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843" w:type="dxa"/>
            <w:shd w:val="clear" w:color="auto" w:fill="002060"/>
          </w:tcPr>
          <w:p w14:paraId="759CEEF9" w14:textId="1C8918B7" w:rsidR="00D33D5D" w:rsidRPr="008F7800" w:rsidRDefault="00D33D5D" w:rsidP="00D33D5D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Klucz recepty</w:t>
            </w:r>
          </w:p>
        </w:tc>
        <w:tc>
          <w:tcPr>
            <w:tcW w:w="992" w:type="dxa"/>
          </w:tcPr>
          <w:p w14:paraId="2088BCEC" w14:textId="58F3F4B1" w:rsidR="00D33D5D" w:rsidRPr="00DC68FB" w:rsidRDefault="00697EAB" w:rsidP="00D33D5D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="00D33D5D">
              <w:rPr>
                <w:sz w:val="20"/>
                <w:szCs w:val="20"/>
              </w:rPr>
              <w:t>1</w:t>
            </w:r>
          </w:p>
        </w:tc>
        <w:tc>
          <w:tcPr>
            <w:tcW w:w="4253" w:type="dxa"/>
          </w:tcPr>
          <w:p w14:paraId="7F40E869" w14:textId="3F985CD6" w:rsidR="00D33D5D" w:rsidRPr="00E77347" w:rsidRDefault="00D33D5D" w:rsidP="00D33D5D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Klucz recepty generowany przez S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ystem P1</w:t>
            </w:r>
          </w:p>
          <w:p w14:paraId="38C463F4" w14:textId="55A6E8E1" w:rsidR="00D33D5D" w:rsidRPr="00DC68FB" w:rsidRDefault="00D33D5D" w:rsidP="00D33D5D">
            <w:pPr>
              <w:spacing w:before="40" w:after="40" w:line="24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613B66A6" w14:textId="77777777" w:rsidR="00D33D5D" w:rsidRPr="00DC68FB" w:rsidRDefault="00D33D5D" w:rsidP="00D33D5D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DC68FB">
              <w:rPr>
                <w:sz w:val="20"/>
                <w:szCs w:val="20"/>
              </w:rPr>
              <w:t>TAK</w:t>
            </w:r>
          </w:p>
        </w:tc>
        <w:tc>
          <w:tcPr>
            <w:tcW w:w="850" w:type="dxa"/>
          </w:tcPr>
          <w:p w14:paraId="3EDDD46F" w14:textId="77777777" w:rsidR="00D33D5D" w:rsidRPr="00DC68FB" w:rsidRDefault="00D33D5D" w:rsidP="00D33D5D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3119" w:type="dxa"/>
          </w:tcPr>
          <w:p w14:paraId="5F2B6FE7" w14:textId="77777777" w:rsidR="00D33D5D" w:rsidRPr="00DC68FB" w:rsidRDefault="00D33D5D" w:rsidP="00D33D5D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14:paraId="2070D8FF" w14:textId="77777777" w:rsidR="00D33D5D" w:rsidRPr="00674321" w:rsidRDefault="00D33D5D" w:rsidP="00D33D5D">
            <w:pPr>
              <w:spacing w:before="40" w:after="40" w:line="240" w:lineRule="auto"/>
              <w:rPr>
                <w:i/>
                <w:sz w:val="20"/>
                <w:szCs w:val="20"/>
              </w:rPr>
            </w:pPr>
            <w:r w:rsidRPr="00674321"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12021001186923047649704445933450</w:t>
            </w:r>
          </w:p>
        </w:tc>
      </w:tr>
      <w:tr w:rsidR="00B16150" w:rsidRPr="00DC68FB" w14:paraId="179C7BDD" w14:textId="77777777" w:rsidTr="00697EAB">
        <w:tc>
          <w:tcPr>
            <w:tcW w:w="562" w:type="dxa"/>
            <w:vMerge w:val="restart"/>
            <w:shd w:val="clear" w:color="auto" w:fill="002060"/>
          </w:tcPr>
          <w:p w14:paraId="7D15906B" w14:textId="77777777" w:rsidR="00B16150" w:rsidRPr="00947DA1" w:rsidRDefault="00B16150" w:rsidP="00D33D5D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 w:rsidRPr="00947DA1">
              <w:rPr>
                <w:b/>
                <w:sz w:val="20"/>
                <w:szCs w:val="20"/>
              </w:rPr>
              <w:t>2</w:t>
            </w:r>
          </w:p>
          <w:p w14:paraId="3F5247EA" w14:textId="77777777" w:rsidR="00B16150" w:rsidRPr="00947DA1" w:rsidRDefault="00B16150" w:rsidP="00D33D5D">
            <w:pPr>
              <w:spacing w:before="40" w:after="4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shd w:val="clear" w:color="auto" w:fill="002060"/>
          </w:tcPr>
          <w:p w14:paraId="61645543" w14:textId="77777777" w:rsidR="00B16150" w:rsidRPr="008F7800" w:rsidRDefault="00B16150" w:rsidP="00D33D5D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 w:rsidRPr="008F7800">
              <w:rPr>
                <w:b/>
                <w:sz w:val="20"/>
                <w:szCs w:val="20"/>
              </w:rPr>
              <w:t xml:space="preserve">Dane techniczne QR-kodu </w:t>
            </w:r>
          </w:p>
          <w:p w14:paraId="08758A93" w14:textId="77777777" w:rsidR="00B16150" w:rsidRPr="008F7800" w:rsidRDefault="00B16150" w:rsidP="00D33D5D">
            <w:pPr>
              <w:spacing w:before="40" w:after="4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2051E652" w14:textId="6A8D6D5D" w:rsidR="00B16150" w:rsidRPr="00DC68FB" w:rsidRDefault="00B16150" w:rsidP="00D33D5D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B2</w:t>
            </w:r>
          </w:p>
        </w:tc>
        <w:tc>
          <w:tcPr>
            <w:tcW w:w="4253" w:type="dxa"/>
          </w:tcPr>
          <w:p w14:paraId="00FDA51F" w14:textId="77777777" w:rsidR="00B16150" w:rsidRPr="00DC68FB" w:rsidRDefault="00B16150" w:rsidP="00D33D5D">
            <w:pPr>
              <w:autoSpaceDE w:val="0"/>
              <w:autoSpaceDN w:val="0"/>
              <w:adjustRightInd w:val="0"/>
              <w:spacing w:before="40" w:after="40"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Dane techniczne QR-kodu </w:t>
            </w:r>
          </w:p>
        </w:tc>
        <w:tc>
          <w:tcPr>
            <w:tcW w:w="709" w:type="dxa"/>
            <w:vMerge w:val="restart"/>
          </w:tcPr>
          <w:p w14:paraId="77F804E0" w14:textId="77777777" w:rsidR="00B16150" w:rsidRPr="00DC68FB" w:rsidRDefault="00B16150" w:rsidP="00D33D5D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</w:t>
            </w:r>
          </w:p>
          <w:p w14:paraId="00E00A74" w14:textId="031E1EE6" w:rsidR="00B16150" w:rsidRDefault="00B16150" w:rsidP="00D33D5D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</w:p>
          <w:p w14:paraId="1DB434C3" w14:textId="35940844" w:rsidR="00B16150" w:rsidRPr="00DC68FB" w:rsidRDefault="00B16150" w:rsidP="00D33D5D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2558CD8C" w14:textId="77777777" w:rsidR="00B16150" w:rsidRPr="00DC68FB" w:rsidRDefault="00B16150" w:rsidP="00D33D5D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3119" w:type="dxa"/>
          </w:tcPr>
          <w:p w14:paraId="5AD23562" w14:textId="77777777" w:rsidR="00B16150" w:rsidRPr="00DC68FB" w:rsidRDefault="00B16150" w:rsidP="00D33D5D">
            <w:pPr>
              <w:spacing w:before="40" w:after="40"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14:paraId="4D56D7AA" w14:textId="76F13DC4" w:rsidR="00B16150" w:rsidRPr="00674321" w:rsidRDefault="00B16150" w:rsidP="00D33D5D">
            <w:pPr>
              <w:spacing w:before="40" w:after="40"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11511</w:t>
            </w:r>
          </w:p>
        </w:tc>
      </w:tr>
      <w:tr w:rsidR="00B16150" w:rsidRPr="00DC68FB" w14:paraId="2D206CAE" w14:textId="77777777" w:rsidTr="00697EAB">
        <w:tc>
          <w:tcPr>
            <w:tcW w:w="562" w:type="dxa"/>
            <w:vMerge/>
            <w:shd w:val="clear" w:color="auto" w:fill="002060"/>
          </w:tcPr>
          <w:p w14:paraId="69487E5C" w14:textId="77777777" w:rsidR="00B16150" w:rsidRPr="00947DA1" w:rsidRDefault="00B16150" w:rsidP="00D33D5D">
            <w:pPr>
              <w:spacing w:before="40" w:after="4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002060"/>
          </w:tcPr>
          <w:p w14:paraId="1D248EA7" w14:textId="77777777" w:rsidR="00B16150" w:rsidRPr="008F7800" w:rsidRDefault="00B16150" w:rsidP="00D33D5D">
            <w:pPr>
              <w:spacing w:before="40" w:after="4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1E81607B" w14:textId="4CAFD97C" w:rsidR="00B16150" w:rsidRPr="00430F99" w:rsidRDefault="00B16150" w:rsidP="00D33D5D">
            <w:pPr>
              <w:autoSpaceDE w:val="0"/>
              <w:autoSpaceDN w:val="0"/>
              <w:adjustRightInd w:val="0"/>
              <w:spacing w:before="40" w:after="40"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B2.1 </w:t>
            </w:r>
          </w:p>
          <w:p w14:paraId="645F10EB" w14:textId="77777777" w:rsidR="00B16150" w:rsidRDefault="00B16150" w:rsidP="00D33D5D">
            <w:pPr>
              <w:autoSpaceDE w:val="0"/>
              <w:autoSpaceDN w:val="0"/>
              <w:adjustRightInd w:val="0"/>
              <w:spacing w:before="40" w:after="4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2E18F717" w14:textId="0CFEFC7E" w:rsidR="00B16150" w:rsidRDefault="00B16150" w:rsidP="00CD7E9F">
            <w:pPr>
              <w:autoSpaceDE w:val="0"/>
              <w:autoSpaceDN w:val="0"/>
              <w:adjustRightInd w:val="0"/>
              <w:spacing w:before="40" w:after="40"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Typ QR-kodu </w:t>
            </w:r>
            <w:r w:rsidRPr="00A303E4">
              <w:rPr>
                <w:sz w:val="20"/>
                <w:szCs w:val="20"/>
              </w:rPr>
              <w:t>podawany w schemacie XYZ, gdzie: X=1 (oznacza QR recepty), Y (numer recepty w pakiecie), Z (ilość wszystkich recept w pakiecie)</w:t>
            </w:r>
          </w:p>
        </w:tc>
        <w:tc>
          <w:tcPr>
            <w:tcW w:w="709" w:type="dxa"/>
            <w:vMerge/>
          </w:tcPr>
          <w:p w14:paraId="0ECC0087" w14:textId="3E37A66A" w:rsidR="00B16150" w:rsidRDefault="00B16150" w:rsidP="00D33D5D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433D0659" w14:textId="5ACBEC8E" w:rsidR="00B16150" w:rsidRDefault="00B16150" w:rsidP="00D33D5D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3119" w:type="dxa"/>
          </w:tcPr>
          <w:p w14:paraId="17294CDE" w14:textId="7CDBFD36" w:rsidR="00B16150" w:rsidRPr="008F7800" w:rsidRDefault="00B16150" w:rsidP="00D33D5D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/>
                <w:sz w:val="20"/>
                <w:szCs w:val="20"/>
                <w:lang w:eastAsia="pl-PL"/>
              </w:rPr>
            </w:pPr>
            <w:r>
              <w:rPr>
                <w:rFonts w:ascii="Segoe UI" w:eastAsia="Calibri" w:hAnsi="Segoe UI" w:cs="Segoe UI"/>
                <w:b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842" w:type="dxa"/>
          </w:tcPr>
          <w:p w14:paraId="26768D88" w14:textId="2E402885" w:rsidR="00B16150" w:rsidRPr="00674321" w:rsidRDefault="00B16150" w:rsidP="00D33D5D">
            <w:pPr>
              <w:spacing w:before="40" w:after="40"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115</w:t>
            </w:r>
          </w:p>
        </w:tc>
      </w:tr>
      <w:tr w:rsidR="00B16150" w:rsidRPr="00DC68FB" w14:paraId="7CCF6D62" w14:textId="77777777" w:rsidTr="00697EAB">
        <w:tc>
          <w:tcPr>
            <w:tcW w:w="562" w:type="dxa"/>
            <w:vMerge/>
            <w:shd w:val="clear" w:color="auto" w:fill="002060"/>
          </w:tcPr>
          <w:p w14:paraId="4FF6139F" w14:textId="77777777" w:rsidR="00B16150" w:rsidRPr="00947DA1" w:rsidRDefault="00B16150" w:rsidP="00D33D5D">
            <w:pPr>
              <w:spacing w:before="40" w:after="4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002060"/>
          </w:tcPr>
          <w:p w14:paraId="2E5B8E62" w14:textId="77777777" w:rsidR="00B16150" w:rsidRPr="008F7800" w:rsidRDefault="00B16150" w:rsidP="00D33D5D">
            <w:pPr>
              <w:spacing w:before="40" w:after="4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0972145B" w14:textId="2334ED62" w:rsidR="00B16150" w:rsidRPr="00DC68FB" w:rsidRDefault="00B16150" w:rsidP="00D33D5D">
            <w:pPr>
              <w:autoSpaceDE w:val="0"/>
              <w:autoSpaceDN w:val="0"/>
              <w:adjustRightInd w:val="0"/>
              <w:spacing w:before="40" w:after="40"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B2.2</w:t>
            </w:r>
            <w:r w:rsidRPr="00430F99">
              <w:rPr>
                <w:sz w:val="20"/>
                <w:szCs w:val="20"/>
              </w:rPr>
              <w:t xml:space="preserve"> </w:t>
            </w:r>
          </w:p>
        </w:tc>
        <w:tc>
          <w:tcPr>
            <w:tcW w:w="4253" w:type="dxa"/>
          </w:tcPr>
          <w:p w14:paraId="788396DC" w14:textId="77777777" w:rsidR="00B16150" w:rsidRPr="00DC68FB" w:rsidRDefault="00B16150" w:rsidP="00D33D5D">
            <w:pPr>
              <w:spacing w:before="40" w:after="40"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Wersja QR kodu wykorzystywana do ustalenia</w:t>
            </w:r>
            <w:r w:rsidRPr="00430F9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algorytm odczytu </w:t>
            </w:r>
          </w:p>
        </w:tc>
        <w:tc>
          <w:tcPr>
            <w:tcW w:w="709" w:type="dxa"/>
            <w:vMerge/>
          </w:tcPr>
          <w:p w14:paraId="6B3F71C7" w14:textId="6F5F8367" w:rsidR="00B16150" w:rsidRPr="00DC68FB" w:rsidRDefault="00B16150" w:rsidP="00D33D5D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7BFCC2DF" w14:textId="77777777" w:rsidR="00B16150" w:rsidRPr="00DC68FB" w:rsidRDefault="00B16150" w:rsidP="00D33D5D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3119" w:type="dxa"/>
          </w:tcPr>
          <w:p w14:paraId="2ACCCE4A" w14:textId="77777777" w:rsidR="00B16150" w:rsidRPr="00DC68FB" w:rsidRDefault="00B16150" w:rsidP="00D33D5D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14:paraId="0E12A84E" w14:textId="293F8CE1" w:rsidR="00B16150" w:rsidRPr="00674321" w:rsidRDefault="00B16150" w:rsidP="00D33D5D">
            <w:pPr>
              <w:spacing w:before="40" w:after="40"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11</w:t>
            </w:r>
          </w:p>
        </w:tc>
      </w:tr>
      <w:tr w:rsidR="00D33D5D" w:rsidRPr="00DC68FB" w14:paraId="4453326E" w14:textId="77777777" w:rsidTr="00697EAB">
        <w:tc>
          <w:tcPr>
            <w:tcW w:w="562" w:type="dxa"/>
            <w:shd w:val="clear" w:color="auto" w:fill="002060"/>
          </w:tcPr>
          <w:p w14:paraId="3CA43985" w14:textId="77777777" w:rsidR="00D33D5D" w:rsidRPr="00947DA1" w:rsidRDefault="00D33D5D" w:rsidP="00D33D5D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 w:rsidRPr="00947DA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843" w:type="dxa"/>
            <w:shd w:val="clear" w:color="auto" w:fill="002060"/>
          </w:tcPr>
          <w:p w14:paraId="033F72F8" w14:textId="03DEC08C" w:rsidR="00D33D5D" w:rsidRPr="008F7800" w:rsidRDefault="00D33D5D" w:rsidP="00697EAB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 w:rsidRPr="008F7800">
              <w:rPr>
                <w:b/>
                <w:sz w:val="20"/>
                <w:szCs w:val="20"/>
              </w:rPr>
              <w:t xml:space="preserve">Zaszyfrowany </w:t>
            </w:r>
            <w:r>
              <w:rPr>
                <w:b/>
                <w:sz w:val="20"/>
                <w:szCs w:val="20"/>
              </w:rPr>
              <w:t>skrót danych</w:t>
            </w:r>
          </w:p>
        </w:tc>
        <w:tc>
          <w:tcPr>
            <w:tcW w:w="992" w:type="dxa"/>
          </w:tcPr>
          <w:p w14:paraId="342A4ACB" w14:textId="014F7F38" w:rsidR="00D33D5D" w:rsidRPr="00DC68FB" w:rsidRDefault="00697EAB" w:rsidP="00D33D5D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="00D33D5D">
              <w:rPr>
                <w:sz w:val="20"/>
                <w:szCs w:val="20"/>
              </w:rPr>
              <w:t>3</w:t>
            </w:r>
          </w:p>
        </w:tc>
        <w:tc>
          <w:tcPr>
            <w:tcW w:w="4253" w:type="dxa"/>
          </w:tcPr>
          <w:p w14:paraId="55841827" w14:textId="570D0EBA" w:rsidR="00D33D5D" w:rsidRPr="00697EAB" w:rsidRDefault="00D33D5D" w:rsidP="00697E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E77347"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>Skrót SHA</w:t>
            </w:r>
            <w:r w:rsidR="001E6621"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>-</w:t>
            </w:r>
            <w:r w:rsidRPr="00E77347"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>2</w:t>
            </w:r>
            <w:r w:rsidR="001E6621"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>56</w:t>
            </w:r>
            <w:r w:rsidRPr="00E77347"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 xml:space="preserve"> ze skrótów kontenera danych biznesowych pakietu i recepty zaszyfrowany kluczem asymetrycznym prywatnym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</w:t>
            </w:r>
            <w:r w:rsidRPr="00E77347">
              <w:rPr>
                <w:rFonts w:ascii="Segoe UI" w:hAnsi="Segoe UI" w:cs="Segoe UI"/>
                <w:bCs/>
                <w:color w:val="000000"/>
                <w:sz w:val="18"/>
                <w:szCs w:val="18"/>
                <w:lang w:eastAsia="pl-PL"/>
              </w:rPr>
              <w:t xml:space="preserve">1024 RSA 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(dane generowane przez QR-generator dla kontenera danych biznesowych pakietu i danej recepty) </w:t>
            </w:r>
          </w:p>
        </w:tc>
        <w:tc>
          <w:tcPr>
            <w:tcW w:w="709" w:type="dxa"/>
          </w:tcPr>
          <w:p w14:paraId="479F68CF" w14:textId="2830394B" w:rsidR="00D33D5D" w:rsidRPr="00DC68FB" w:rsidRDefault="00D33D5D" w:rsidP="00D33D5D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</w:t>
            </w:r>
          </w:p>
        </w:tc>
        <w:tc>
          <w:tcPr>
            <w:tcW w:w="850" w:type="dxa"/>
          </w:tcPr>
          <w:p w14:paraId="4984A278" w14:textId="63B1196E" w:rsidR="00D33D5D" w:rsidRPr="00DC68FB" w:rsidRDefault="00D33D5D" w:rsidP="00D33D5D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3119" w:type="dxa"/>
          </w:tcPr>
          <w:p w14:paraId="0059A433" w14:textId="77777777" w:rsidR="00D33D5D" w:rsidRPr="00DC68FB" w:rsidRDefault="00D33D5D" w:rsidP="00D33D5D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14:paraId="09FCDA66" w14:textId="0EAF57B3" w:rsidR="00D33D5D" w:rsidRPr="00674321" w:rsidRDefault="00D33D5D" w:rsidP="00D33D5D">
            <w:pPr>
              <w:spacing w:before="40" w:after="40" w:line="240" w:lineRule="auto"/>
              <w:rPr>
                <w:i/>
                <w:sz w:val="20"/>
                <w:szCs w:val="20"/>
              </w:rPr>
            </w:pP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2NDgwMVoXDTIwMTAxNDA2NDgwM</w:t>
            </w:r>
            <w:r w:rsidR="002C76A0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…</w:t>
            </w:r>
            <w:proofErr w:type="spellStart"/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VowgYMxJzA</w:t>
            </w:r>
            <w:proofErr w:type="spellEnd"/>
          </w:p>
        </w:tc>
      </w:tr>
      <w:tr w:rsidR="00D33D5D" w:rsidRPr="00DC68FB" w14:paraId="2C6B8B21" w14:textId="77777777" w:rsidTr="00697EAB">
        <w:tc>
          <w:tcPr>
            <w:tcW w:w="14170" w:type="dxa"/>
            <w:gridSpan w:val="8"/>
            <w:shd w:val="clear" w:color="auto" w:fill="002060"/>
          </w:tcPr>
          <w:p w14:paraId="46C270BB" w14:textId="44B34CB8" w:rsidR="00D33D5D" w:rsidRPr="008F7800" w:rsidRDefault="00D33D5D" w:rsidP="00D33D5D">
            <w:pPr>
              <w:spacing w:before="40" w:after="40" w:line="240" w:lineRule="auto"/>
              <w:jc w:val="center"/>
              <w:rPr>
                <w:b/>
                <w:sz w:val="20"/>
                <w:szCs w:val="20"/>
              </w:rPr>
            </w:pPr>
            <w:r w:rsidRPr="00DC68FB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KONTENER DANYCH BIZNESOWYCH</w:t>
            </w:r>
            <w:r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="00D17D2E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 xml:space="preserve">[KDB-R] </w:t>
            </w:r>
            <w:r w:rsidRPr="00D33D5D"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>(dane podlegają kompresji, bez szyfrowania kluczem symetrycznym)</w:t>
            </w:r>
          </w:p>
        </w:tc>
      </w:tr>
      <w:tr w:rsidR="00697EAB" w:rsidRPr="00DC68FB" w14:paraId="14322499" w14:textId="77777777" w:rsidTr="00697EAB">
        <w:tc>
          <w:tcPr>
            <w:tcW w:w="562" w:type="dxa"/>
            <w:shd w:val="clear" w:color="auto" w:fill="002060"/>
          </w:tcPr>
          <w:p w14:paraId="2626B2F5" w14:textId="44A88EA5" w:rsidR="00697EAB" w:rsidRPr="00145041" w:rsidRDefault="00697EAB" w:rsidP="00697EAB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 w:rsidRPr="0014504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843" w:type="dxa"/>
            <w:shd w:val="clear" w:color="auto" w:fill="002060"/>
          </w:tcPr>
          <w:p w14:paraId="35AC2BEF" w14:textId="117527B0" w:rsidR="00697EAB" w:rsidRPr="00E77347" w:rsidRDefault="00697EAB" w:rsidP="00697EAB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  <w:r w:rsidRPr="00E77347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Podmiot - identyfikator lokalny</w:t>
            </w:r>
          </w:p>
        </w:tc>
        <w:tc>
          <w:tcPr>
            <w:tcW w:w="992" w:type="dxa"/>
          </w:tcPr>
          <w:p w14:paraId="291E3BE1" w14:textId="24963CDD" w:rsidR="00697EAB" w:rsidRDefault="00697EAB" w:rsidP="00697EAB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>B4</w:t>
            </w:r>
          </w:p>
        </w:tc>
        <w:tc>
          <w:tcPr>
            <w:tcW w:w="4253" w:type="dxa"/>
          </w:tcPr>
          <w:p w14:paraId="07EBE83B" w14:textId="60BB777C" w:rsidR="00697EAB" w:rsidRDefault="00697EAB" w:rsidP="00697E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I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dentyfikator nadawany przez System P1 wskazujący na gałąź OID Usługodawcy (występuje tylko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,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gdy rodzaj recepty 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o rodzaju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ZW i pozwala na zbudowania 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ROOT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numeru recepty)</w:t>
            </w:r>
            <w:r w:rsidRPr="00DC68FB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 </w:t>
            </w:r>
          </w:p>
        </w:tc>
        <w:tc>
          <w:tcPr>
            <w:tcW w:w="709" w:type="dxa"/>
          </w:tcPr>
          <w:p w14:paraId="0038C979" w14:textId="544331C8" w:rsidR="00697EAB" w:rsidRDefault="00697EAB" w:rsidP="00697EA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850" w:type="dxa"/>
          </w:tcPr>
          <w:p w14:paraId="1D95D69D" w14:textId="30D99874" w:rsidR="00697EAB" w:rsidRDefault="00697EAB" w:rsidP="00697EAB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3119" w:type="dxa"/>
          </w:tcPr>
          <w:p w14:paraId="18570C99" w14:textId="26BA68F8" w:rsidR="00697EAB" w:rsidRDefault="00697EAB" w:rsidP="00697E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842" w:type="dxa"/>
          </w:tcPr>
          <w:p w14:paraId="5859A8DD" w14:textId="77777777" w:rsidR="00697EAB" w:rsidRPr="009E7FC6" w:rsidRDefault="00697EAB" w:rsidP="00697E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171</w:t>
            </w:r>
          </w:p>
          <w:p w14:paraId="5E8AF6FD" w14:textId="77777777" w:rsidR="00697EAB" w:rsidRDefault="00697EAB" w:rsidP="00697E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</w:p>
        </w:tc>
      </w:tr>
      <w:tr w:rsidR="00697EAB" w:rsidRPr="00DC68FB" w14:paraId="28D917B6" w14:textId="77777777" w:rsidTr="00697EAB">
        <w:tc>
          <w:tcPr>
            <w:tcW w:w="562" w:type="dxa"/>
            <w:shd w:val="clear" w:color="auto" w:fill="002060"/>
          </w:tcPr>
          <w:p w14:paraId="6ABDC3B9" w14:textId="3C70DFFE" w:rsidR="00697EAB" w:rsidRPr="00145041" w:rsidRDefault="00697EAB" w:rsidP="00697EAB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843" w:type="dxa"/>
            <w:shd w:val="clear" w:color="auto" w:fill="002060"/>
          </w:tcPr>
          <w:p w14:paraId="0D0A8A45" w14:textId="7D735C74" w:rsidR="00697EAB" w:rsidRPr="00E77347" w:rsidRDefault="00697EAB" w:rsidP="00697EAB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  <w:r w:rsidRPr="00E77347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Recepta - numer recepty</w:t>
            </w:r>
          </w:p>
        </w:tc>
        <w:tc>
          <w:tcPr>
            <w:tcW w:w="992" w:type="dxa"/>
          </w:tcPr>
          <w:p w14:paraId="6867286B" w14:textId="33D1512B" w:rsidR="00697EAB" w:rsidRDefault="00697EAB" w:rsidP="00697EAB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>B5</w:t>
            </w:r>
          </w:p>
        </w:tc>
        <w:tc>
          <w:tcPr>
            <w:tcW w:w="4253" w:type="dxa"/>
          </w:tcPr>
          <w:p w14:paraId="58868948" w14:textId="7B7FBC8A" w:rsidR="00697EAB" w:rsidRDefault="00697EAB" w:rsidP="00697E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N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umer recepty nadawany przez Usługodawcę (wartość </w:t>
            </w:r>
            <w:proofErr w:type="spellStart"/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extension</w:t>
            </w:r>
            <w:proofErr w:type="spellEnd"/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numeru recepty)</w:t>
            </w:r>
          </w:p>
        </w:tc>
        <w:tc>
          <w:tcPr>
            <w:tcW w:w="709" w:type="dxa"/>
          </w:tcPr>
          <w:p w14:paraId="3C4D6506" w14:textId="4329E78C" w:rsidR="00697EAB" w:rsidRDefault="00697EAB" w:rsidP="00697EA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</w:t>
            </w:r>
          </w:p>
        </w:tc>
        <w:tc>
          <w:tcPr>
            <w:tcW w:w="850" w:type="dxa"/>
          </w:tcPr>
          <w:p w14:paraId="0029772B" w14:textId="69BB7C08" w:rsidR="00697EAB" w:rsidRDefault="00697EAB" w:rsidP="00697EAB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3119" w:type="dxa"/>
          </w:tcPr>
          <w:p w14:paraId="51CD53E2" w14:textId="58923119" w:rsidR="00697EAB" w:rsidRDefault="00697EAB" w:rsidP="00697E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842" w:type="dxa"/>
          </w:tcPr>
          <w:p w14:paraId="4D17E5D6" w14:textId="1AEDC361" w:rsidR="00697EAB" w:rsidRDefault="00697EAB" w:rsidP="00697E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26he6782ix120900002531</w:t>
            </w:r>
          </w:p>
        </w:tc>
      </w:tr>
      <w:tr w:rsidR="00697EAB" w:rsidRPr="00DC68FB" w14:paraId="5104D89C" w14:textId="77777777" w:rsidTr="00697EAB">
        <w:tc>
          <w:tcPr>
            <w:tcW w:w="562" w:type="dxa"/>
            <w:shd w:val="clear" w:color="auto" w:fill="002060"/>
          </w:tcPr>
          <w:p w14:paraId="62F7C52A" w14:textId="0212D831" w:rsidR="00697EAB" w:rsidRDefault="00697EAB" w:rsidP="00697EAB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6</w:t>
            </w:r>
          </w:p>
        </w:tc>
        <w:tc>
          <w:tcPr>
            <w:tcW w:w="1843" w:type="dxa"/>
            <w:shd w:val="clear" w:color="auto" w:fill="002060"/>
          </w:tcPr>
          <w:p w14:paraId="5653D6EA" w14:textId="77486AD3" w:rsidR="00697EAB" w:rsidRPr="00E77347" w:rsidRDefault="00697EAB" w:rsidP="00697EAB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  <w:r w:rsidRPr="00E77347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Recepta - data wystawienia</w:t>
            </w:r>
          </w:p>
        </w:tc>
        <w:tc>
          <w:tcPr>
            <w:tcW w:w="992" w:type="dxa"/>
          </w:tcPr>
          <w:p w14:paraId="6968C192" w14:textId="05E8220F" w:rsidR="00697EAB" w:rsidRDefault="00697EAB" w:rsidP="00697EAB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>B6</w:t>
            </w:r>
          </w:p>
        </w:tc>
        <w:tc>
          <w:tcPr>
            <w:tcW w:w="4253" w:type="dxa"/>
          </w:tcPr>
          <w:p w14:paraId="512ACA84" w14:textId="37DD3D2E" w:rsidR="00697EAB" w:rsidRPr="00E77347" w:rsidRDefault="00697EAB" w:rsidP="00697E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D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ata wystawienia recepty w formacie RRMMDD</w:t>
            </w:r>
          </w:p>
          <w:p w14:paraId="72D6F3D3" w14:textId="77777777" w:rsidR="00697EAB" w:rsidRDefault="00697EAB" w:rsidP="00697E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</w:tcPr>
          <w:p w14:paraId="3B54D42C" w14:textId="2D7CD59B" w:rsidR="00697EAB" w:rsidRDefault="00697EAB" w:rsidP="00697EA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850" w:type="dxa"/>
          </w:tcPr>
          <w:p w14:paraId="405C72D4" w14:textId="0BC2E98B" w:rsidR="00697EAB" w:rsidRDefault="00697EAB" w:rsidP="00697EAB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3119" w:type="dxa"/>
          </w:tcPr>
          <w:p w14:paraId="35ADF680" w14:textId="488AA48F" w:rsidR="00697EAB" w:rsidRDefault="00697EAB" w:rsidP="00697E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842" w:type="dxa"/>
          </w:tcPr>
          <w:p w14:paraId="6DD64AEA" w14:textId="653763A1" w:rsidR="00697EAB" w:rsidRPr="00E77347" w:rsidRDefault="00697EAB" w:rsidP="00697E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200222</w:t>
            </w:r>
          </w:p>
        </w:tc>
      </w:tr>
      <w:tr w:rsidR="00B16150" w:rsidRPr="00DC68FB" w14:paraId="35E171CD" w14:textId="77777777" w:rsidTr="00697EAB">
        <w:tc>
          <w:tcPr>
            <w:tcW w:w="562" w:type="dxa"/>
            <w:vMerge w:val="restart"/>
            <w:shd w:val="clear" w:color="auto" w:fill="002060"/>
          </w:tcPr>
          <w:p w14:paraId="2FB2B9BC" w14:textId="52A9AE86" w:rsidR="00B16150" w:rsidRPr="00145041" w:rsidRDefault="00B16150" w:rsidP="00697EAB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843" w:type="dxa"/>
            <w:vMerge w:val="restart"/>
            <w:shd w:val="clear" w:color="auto" w:fill="002060"/>
          </w:tcPr>
          <w:p w14:paraId="768C3EE1" w14:textId="3BCBB4EF" w:rsidR="00B16150" w:rsidRPr="00E77347" w:rsidRDefault="00B16150" w:rsidP="00697EAB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  <w:r w:rsidRPr="00E77347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Recepta – kwalifikatory</w:t>
            </w:r>
          </w:p>
        </w:tc>
        <w:tc>
          <w:tcPr>
            <w:tcW w:w="992" w:type="dxa"/>
          </w:tcPr>
          <w:p w14:paraId="7D5538EB" w14:textId="648F790F" w:rsidR="00B16150" w:rsidRDefault="00B16150" w:rsidP="00697EAB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>B7</w:t>
            </w:r>
          </w:p>
        </w:tc>
        <w:tc>
          <w:tcPr>
            <w:tcW w:w="4253" w:type="dxa"/>
          </w:tcPr>
          <w:p w14:paraId="497580E3" w14:textId="43CD443E" w:rsidR="00B16150" w:rsidRDefault="00B16150" w:rsidP="009E4FE3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D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ane przekazywane w nagłówku re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cepty</w:t>
            </w:r>
          </w:p>
        </w:tc>
        <w:tc>
          <w:tcPr>
            <w:tcW w:w="709" w:type="dxa"/>
            <w:vMerge w:val="restart"/>
          </w:tcPr>
          <w:p w14:paraId="2544B2CF" w14:textId="77777777" w:rsidR="00B16150" w:rsidRDefault="00B16150" w:rsidP="00697EA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  <w:p w14:paraId="578C7601" w14:textId="2D2933AF" w:rsidR="00B16150" w:rsidRDefault="00B16150" w:rsidP="00697EA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</w:p>
          <w:p w14:paraId="4297F727" w14:textId="20B0861C" w:rsidR="00B16150" w:rsidRDefault="00B16150" w:rsidP="00697EA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</w:p>
          <w:p w14:paraId="5AF1777F" w14:textId="2F15A93A" w:rsidR="00B16150" w:rsidRDefault="00B16150" w:rsidP="00697EA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</w:p>
          <w:p w14:paraId="7C82254A" w14:textId="6D09F3BA" w:rsidR="00B16150" w:rsidRDefault="00B16150" w:rsidP="00697EA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</w:p>
          <w:p w14:paraId="3BDE657F" w14:textId="31D828B9" w:rsidR="00B16150" w:rsidRDefault="00B16150" w:rsidP="00697EA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5DE89B97" w14:textId="1F07CE17" w:rsidR="00B16150" w:rsidRDefault="00B16150" w:rsidP="00697EAB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3119" w:type="dxa"/>
          </w:tcPr>
          <w:p w14:paraId="3FA5E39F" w14:textId="154E5891" w:rsidR="00B16150" w:rsidRDefault="00B16150" w:rsidP="00697E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842" w:type="dxa"/>
          </w:tcPr>
          <w:p w14:paraId="5A1A1696" w14:textId="198A3AEE" w:rsidR="00B16150" w:rsidRDefault="00B16150" w:rsidP="00697E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11111</w:t>
            </w:r>
          </w:p>
        </w:tc>
      </w:tr>
      <w:tr w:rsidR="00B16150" w:rsidRPr="00DC68FB" w14:paraId="0410A635" w14:textId="77777777" w:rsidTr="00697EAB">
        <w:tc>
          <w:tcPr>
            <w:tcW w:w="562" w:type="dxa"/>
            <w:vMerge/>
            <w:shd w:val="clear" w:color="auto" w:fill="002060"/>
          </w:tcPr>
          <w:p w14:paraId="482E6C6D" w14:textId="77777777" w:rsidR="00B16150" w:rsidRPr="00145041" w:rsidRDefault="00B16150" w:rsidP="00697EAB">
            <w:pPr>
              <w:spacing w:before="40" w:after="4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002060"/>
          </w:tcPr>
          <w:p w14:paraId="38025B41" w14:textId="77777777" w:rsidR="00B16150" w:rsidRPr="00E77347" w:rsidRDefault="00B16150" w:rsidP="00697EAB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4D73954B" w14:textId="0E34DC6E" w:rsidR="00B16150" w:rsidRDefault="00B16150" w:rsidP="00697EAB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>B7.1</w:t>
            </w:r>
          </w:p>
        </w:tc>
        <w:tc>
          <w:tcPr>
            <w:tcW w:w="4253" w:type="dxa"/>
          </w:tcPr>
          <w:p w14:paraId="31AF57A6" w14:textId="191CE176" w:rsidR="00B16150" w:rsidRPr="00E77347" w:rsidRDefault="00B16150" w:rsidP="00697E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K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ategoria dostępności leku </w:t>
            </w:r>
          </w:p>
          <w:p w14:paraId="66333F6D" w14:textId="77777777" w:rsidR="00B16150" w:rsidRPr="00E77347" w:rsidRDefault="00B16150" w:rsidP="00697E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</w:tcPr>
          <w:p w14:paraId="571528FD" w14:textId="2CF745FC" w:rsidR="00B16150" w:rsidRDefault="00B16150" w:rsidP="00697EA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61D25D6E" w14:textId="6C727DE3" w:rsidR="00B16150" w:rsidRDefault="00B16150" w:rsidP="00697EAB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Słownik</w:t>
            </w:r>
          </w:p>
        </w:tc>
        <w:tc>
          <w:tcPr>
            <w:tcW w:w="3119" w:type="dxa"/>
          </w:tcPr>
          <w:p w14:paraId="7D77958C" w14:textId="3FC70059" w:rsidR="00B16150" w:rsidRDefault="00B16150" w:rsidP="00697E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9E4FE3"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1</w:t>
            </w:r>
            <w:r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- </w:t>
            </w:r>
            <w:proofErr w:type="spellStart"/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Rp</w:t>
            </w:r>
            <w:proofErr w:type="spellEnd"/>
          </w:p>
          <w:p w14:paraId="70268839" w14:textId="7924A77C" w:rsidR="00B16150" w:rsidRDefault="00B16150" w:rsidP="00697E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9E4FE3"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2</w:t>
            </w:r>
            <w:r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- </w:t>
            </w:r>
            <w:proofErr w:type="spellStart"/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Rpw</w:t>
            </w:r>
            <w:proofErr w:type="spellEnd"/>
          </w:p>
          <w:p w14:paraId="15C0DA42" w14:textId="4EFCA007" w:rsidR="00B16150" w:rsidRDefault="00B16150" w:rsidP="00697E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9E4FE3"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3</w:t>
            </w:r>
            <w:r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- </w:t>
            </w:r>
            <w:proofErr w:type="spellStart"/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Rpz</w:t>
            </w:r>
            <w:proofErr w:type="spellEnd"/>
          </w:p>
          <w:p w14:paraId="5E5737E6" w14:textId="5A176AC9" w:rsidR="00B16150" w:rsidRDefault="00B16150" w:rsidP="00697E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9E4FE3"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4</w:t>
            </w:r>
            <w:r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- </w:t>
            </w:r>
            <w:proofErr w:type="spellStart"/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Lz</w:t>
            </w:r>
            <w:proofErr w:type="spellEnd"/>
          </w:p>
        </w:tc>
        <w:tc>
          <w:tcPr>
            <w:tcW w:w="1842" w:type="dxa"/>
          </w:tcPr>
          <w:p w14:paraId="530864D2" w14:textId="194F2387" w:rsidR="00B16150" w:rsidRDefault="00B16150" w:rsidP="00697E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1</w:t>
            </w:r>
          </w:p>
        </w:tc>
      </w:tr>
      <w:tr w:rsidR="00B16150" w:rsidRPr="00DC68FB" w14:paraId="217F4A90" w14:textId="77777777" w:rsidTr="00697EAB">
        <w:tc>
          <w:tcPr>
            <w:tcW w:w="562" w:type="dxa"/>
            <w:vMerge/>
            <w:shd w:val="clear" w:color="auto" w:fill="002060"/>
          </w:tcPr>
          <w:p w14:paraId="00BA3B1F" w14:textId="77777777" w:rsidR="00B16150" w:rsidRPr="00145041" w:rsidRDefault="00B16150" w:rsidP="00697EAB">
            <w:pPr>
              <w:spacing w:before="40" w:after="4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002060"/>
          </w:tcPr>
          <w:p w14:paraId="037AD321" w14:textId="77777777" w:rsidR="00B16150" w:rsidRPr="00E77347" w:rsidRDefault="00B16150" w:rsidP="00697EAB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1A025BAE" w14:textId="72005642" w:rsidR="00B16150" w:rsidRDefault="00B16150" w:rsidP="00697EAB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>B7.2</w:t>
            </w:r>
          </w:p>
        </w:tc>
        <w:tc>
          <w:tcPr>
            <w:tcW w:w="4253" w:type="dxa"/>
          </w:tcPr>
          <w:p w14:paraId="26D7EF1F" w14:textId="7BA5D330" w:rsidR="00B16150" w:rsidRPr="00E77347" w:rsidRDefault="00B16150" w:rsidP="00697E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Rodzaj leku</w:t>
            </w:r>
          </w:p>
          <w:p w14:paraId="6783D425" w14:textId="77777777" w:rsidR="00B16150" w:rsidRPr="00E77347" w:rsidRDefault="00B16150" w:rsidP="00697E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</w:tcPr>
          <w:p w14:paraId="476E7746" w14:textId="2B319E12" w:rsidR="00B16150" w:rsidRDefault="00B16150" w:rsidP="00697EA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73E290B1" w14:textId="29FB60FD" w:rsidR="00B16150" w:rsidRDefault="00B16150" w:rsidP="00697EAB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Słownik</w:t>
            </w:r>
          </w:p>
        </w:tc>
        <w:tc>
          <w:tcPr>
            <w:tcW w:w="3119" w:type="dxa"/>
          </w:tcPr>
          <w:p w14:paraId="4231BF52" w14:textId="6C95CE69" w:rsidR="00B16150" w:rsidRDefault="00B16150" w:rsidP="009E4FE3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9E4FE3"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0</w:t>
            </w:r>
            <w:r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- brak</w:t>
            </w:r>
          </w:p>
          <w:p w14:paraId="30EF51A0" w14:textId="048D57E7" w:rsidR="00B16150" w:rsidRDefault="00B16150" w:rsidP="00697E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9E4FE3"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1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- G</w:t>
            </w:r>
          </w:p>
          <w:p w14:paraId="146149F0" w14:textId="42BD45C9" w:rsidR="00B16150" w:rsidRDefault="00B16150" w:rsidP="00697E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9E4FE3"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2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- R</w:t>
            </w:r>
          </w:p>
          <w:p w14:paraId="56F5C2A1" w14:textId="1509C2AA" w:rsidR="00B16150" w:rsidRDefault="00B16150" w:rsidP="00697E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9E4FE3"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3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- S</w:t>
            </w:r>
          </w:p>
          <w:p w14:paraId="55D5D574" w14:textId="415FFC33" w:rsidR="00B16150" w:rsidRDefault="00B16150" w:rsidP="00697E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9E4FE3"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4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- W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 </w:t>
            </w:r>
          </w:p>
        </w:tc>
        <w:tc>
          <w:tcPr>
            <w:tcW w:w="1842" w:type="dxa"/>
          </w:tcPr>
          <w:p w14:paraId="076AA66D" w14:textId="6F3F6AA8" w:rsidR="00B16150" w:rsidRDefault="00B16150" w:rsidP="00697E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1</w:t>
            </w:r>
          </w:p>
        </w:tc>
      </w:tr>
      <w:tr w:rsidR="00B16150" w:rsidRPr="00DC68FB" w14:paraId="728343C7" w14:textId="77777777" w:rsidTr="00697EAB">
        <w:tc>
          <w:tcPr>
            <w:tcW w:w="562" w:type="dxa"/>
            <w:vMerge/>
            <w:shd w:val="clear" w:color="auto" w:fill="002060"/>
          </w:tcPr>
          <w:p w14:paraId="5604CBE7" w14:textId="77777777" w:rsidR="00B16150" w:rsidRPr="00145041" w:rsidRDefault="00B16150" w:rsidP="00697EAB">
            <w:pPr>
              <w:spacing w:before="40" w:after="4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002060"/>
          </w:tcPr>
          <w:p w14:paraId="110F3749" w14:textId="77777777" w:rsidR="00B16150" w:rsidRPr="00E77347" w:rsidRDefault="00B16150" w:rsidP="00697EAB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0FC8A13F" w14:textId="52D3166B" w:rsidR="00B16150" w:rsidRDefault="00B16150" w:rsidP="00697EAB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>B7.3</w:t>
            </w:r>
          </w:p>
        </w:tc>
        <w:tc>
          <w:tcPr>
            <w:tcW w:w="4253" w:type="dxa"/>
          </w:tcPr>
          <w:p w14:paraId="1EDEAA6E" w14:textId="02982210" w:rsidR="00B16150" w:rsidRPr="00E77347" w:rsidRDefault="00B16150" w:rsidP="009E4FE3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Tryb wystawienia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709" w:type="dxa"/>
            <w:vMerge/>
          </w:tcPr>
          <w:p w14:paraId="5F3D0ECF" w14:textId="37DA1066" w:rsidR="00B16150" w:rsidRDefault="00B16150" w:rsidP="00697EA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446DF4AA" w14:textId="7EF60452" w:rsidR="00B16150" w:rsidRDefault="00B16150" w:rsidP="00697EAB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Słownik</w:t>
            </w:r>
          </w:p>
        </w:tc>
        <w:tc>
          <w:tcPr>
            <w:tcW w:w="3119" w:type="dxa"/>
          </w:tcPr>
          <w:p w14:paraId="7436C7BD" w14:textId="2CA07A3B" w:rsidR="00B16150" w:rsidRDefault="00B16150" w:rsidP="00697E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9E4FE3"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0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-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brak</w:t>
            </w:r>
          </w:p>
          <w:p w14:paraId="24C507ED" w14:textId="0FCE2A0F" w:rsidR="00B16150" w:rsidRDefault="00B16150" w:rsidP="00697E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9E4FE3"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1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– 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Z</w:t>
            </w:r>
          </w:p>
          <w:p w14:paraId="5F2757F6" w14:textId="77777777" w:rsidR="00B16150" w:rsidRDefault="00B16150" w:rsidP="00697E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9E4FE3"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2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-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F</w:t>
            </w:r>
          </w:p>
          <w:p w14:paraId="71199730" w14:textId="77777777" w:rsidR="00B16150" w:rsidRDefault="00B16150" w:rsidP="00697E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1E6485"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3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-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P</w:t>
            </w:r>
          </w:p>
          <w:p w14:paraId="494FF2F3" w14:textId="2529E3FB" w:rsidR="00B16150" w:rsidRDefault="00B16150" w:rsidP="00697E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1E6485"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4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-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PL</w:t>
            </w:r>
          </w:p>
        </w:tc>
        <w:tc>
          <w:tcPr>
            <w:tcW w:w="1842" w:type="dxa"/>
          </w:tcPr>
          <w:p w14:paraId="1B284246" w14:textId="3DC71C29" w:rsidR="00B16150" w:rsidRDefault="00B16150" w:rsidP="00697E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1</w:t>
            </w:r>
          </w:p>
        </w:tc>
      </w:tr>
      <w:tr w:rsidR="00B16150" w:rsidRPr="00DC68FB" w14:paraId="5B21E28D" w14:textId="77777777" w:rsidTr="00697EAB">
        <w:tc>
          <w:tcPr>
            <w:tcW w:w="562" w:type="dxa"/>
            <w:vMerge/>
            <w:shd w:val="clear" w:color="auto" w:fill="002060"/>
          </w:tcPr>
          <w:p w14:paraId="64268126" w14:textId="77777777" w:rsidR="00B16150" w:rsidRPr="00145041" w:rsidRDefault="00B16150" w:rsidP="00697EAB">
            <w:pPr>
              <w:spacing w:before="40" w:after="4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002060"/>
          </w:tcPr>
          <w:p w14:paraId="34357A07" w14:textId="77777777" w:rsidR="00B16150" w:rsidRPr="00E77347" w:rsidRDefault="00B16150" w:rsidP="00697EAB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0297359D" w14:textId="04C3042F" w:rsidR="00B16150" w:rsidRDefault="00B16150" w:rsidP="00697EAB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>B7.4</w:t>
            </w:r>
          </w:p>
        </w:tc>
        <w:tc>
          <w:tcPr>
            <w:tcW w:w="4253" w:type="dxa"/>
          </w:tcPr>
          <w:p w14:paraId="7DF07E0E" w14:textId="70A51028" w:rsidR="00B16150" w:rsidRPr="00E77347" w:rsidRDefault="00B16150" w:rsidP="009E4FE3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Tryb realizacji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709" w:type="dxa"/>
            <w:vMerge/>
          </w:tcPr>
          <w:p w14:paraId="0E20DDDF" w14:textId="0444ADC6" w:rsidR="00B16150" w:rsidRDefault="00B16150" w:rsidP="00697EA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1DEC6518" w14:textId="748B583B" w:rsidR="00B16150" w:rsidRDefault="00B16150" w:rsidP="00697EAB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Słownik</w:t>
            </w:r>
          </w:p>
        </w:tc>
        <w:tc>
          <w:tcPr>
            <w:tcW w:w="3119" w:type="dxa"/>
          </w:tcPr>
          <w:p w14:paraId="432EB296" w14:textId="1BC02A36" w:rsidR="00B16150" w:rsidRDefault="00B16150" w:rsidP="00697E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1E6485"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0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- 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brak</w:t>
            </w:r>
          </w:p>
          <w:p w14:paraId="554F184A" w14:textId="1D946C6D" w:rsidR="00B16150" w:rsidRDefault="00B16150" w:rsidP="00697E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1E6485"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1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- 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Z</w:t>
            </w:r>
          </w:p>
          <w:p w14:paraId="10EEFC39" w14:textId="439CFC6E" w:rsidR="00B16150" w:rsidRDefault="00B16150" w:rsidP="001E6485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1E6485"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2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- I  </w:t>
            </w:r>
          </w:p>
        </w:tc>
        <w:tc>
          <w:tcPr>
            <w:tcW w:w="1842" w:type="dxa"/>
          </w:tcPr>
          <w:p w14:paraId="3B4EDA85" w14:textId="1E7430B0" w:rsidR="00B16150" w:rsidRDefault="00B16150" w:rsidP="00697E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1</w:t>
            </w:r>
          </w:p>
        </w:tc>
      </w:tr>
      <w:tr w:rsidR="00B16150" w:rsidRPr="00DC68FB" w14:paraId="05B43751" w14:textId="77777777" w:rsidTr="00697EAB">
        <w:tc>
          <w:tcPr>
            <w:tcW w:w="562" w:type="dxa"/>
            <w:vMerge/>
            <w:shd w:val="clear" w:color="auto" w:fill="002060"/>
          </w:tcPr>
          <w:p w14:paraId="284F90D6" w14:textId="77777777" w:rsidR="00B16150" w:rsidRPr="00145041" w:rsidRDefault="00B16150" w:rsidP="00697EAB">
            <w:pPr>
              <w:spacing w:before="40" w:after="4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002060"/>
          </w:tcPr>
          <w:p w14:paraId="0F742388" w14:textId="77777777" w:rsidR="00B16150" w:rsidRPr="00E77347" w:rsidRDefault="00B16150" w:rsidP="00697EAB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7583DE50" w14:textId="18DC1B94" w:rsidR="00B16150" w:rsidRDefault="00B16150" w:rsidP="00697EAB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>B7.5</w:t>
            </w:r>
          </w:p>
        </w:tc>
        <w:tc>
          <w:tcPr>
            <w:tcW w:w="4253" w:type="dxa"/>
          </w:tcPr>
          <w:p w14:paraId="0B7E5C2C" w14:textId="1F4D2FA8" w:rsidR="00B16150" w:rsidRPr="00E77347" w:rsidRDefault="00B16150" w:rsidP="00697E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Rodzaj recepty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</w:t>
            </w:r>
          </w:p>
          <w:p w14:paraId="5EF48EF5" w14:textId="77777777" w:rsidR="00B16150" w:rsidRPr="00E77347" w:rsidRDefault="00B16150" w:rsidP="00697E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</w:tcPr>
          <w:p w14:paraId="671D3C6C" w14:textId="0E6FBB46" w:rsidR="00B16150" w:rsidRDefault="00B16150" w:rsidP="00697EA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67A3D8E5" w14:textId="340CACB4" w:rsidR="00B16150" w:rsidRDefault="00B16150" w:rsidP="00697EAB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Słownik</w:t>
            </w:r>
          </w:p>
        </w:tc>
        <w:tc>
          <w:tcPr>
            <w:tcW w:w="3119" w:type="dxa"/>
          </w:tcPr>
          <w:p w14:paraId="0140EB3E" w14:textId="1828C1C3" w:rsidR="00B16150" w:rsidRDefault="00B16150" w:rsidP="00697E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1E6485"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0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-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brak</w:t>
            </w:r>
          </w:p>
          <w:p w14:paraId="6F3C1D07" w14:textId="66852D06" w:rsidR="00B16150" w:rsidRDefault="00B16150" w:rsidP="00697E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1E6485"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1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-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ZW</w:t>
            </w:r>
          </w:p>
          <w:p w14:paraId="1877415E" w14:textId="21789733" w:rsidR="00B16150" w:rsidRDefault="00B16150" w:rsidP="00697E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1E6485"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2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- PA</w:t>
            </w:r>
          </w:p>
          <w:p w14:paraId="13C4A4FB" w14:textId="2CF44546" w:rsidR="00B16150" w:rsidRDefault="00B16150" w:rsidP="00697E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1E6485"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3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- PF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  </w:t>
            </w:r>
          </w:p>
        </w:tc>
        <w:tc>
          <w:tcPr>
            <w:tcW w:w="1842" w:type="dxa"/>
          </w:tcPr>
          <w:p w14:paraId="79F9F836" w14:textId="7AF01A53" w:rsidR="00B16150" w:rsidRDefault="00B16150" w:rsidP="00697E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1</w:t>
            </w:r>
          </w:p>
        </w:tc>
      </w:tr>
      <w:tr w:rsidR="008A3369" w:rsidRPr="00DC68FB" w14:paraId="0C47CCDD" w14:textId="77777777" w:rsidTr="00697EAB">
        <w:tc>
          <w:tcPr>
            <w:tcW w:w="562" w:type="dxa"/>
            <w:shd w:val="clear" w:color="auto" w:fill="002060"/>
          </w:tcPr>
          <w:p w14:paraId="3E7932EE" w14:textId="5F48B2F3" w:rsidR="008A3369" w:rsidRPr="00145041" w:rsidRDefault="00F806AB" w:rsidP="00697EAB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843" w:type="dxa"/>
            <w:shd w:val="clear" w:color="auto" w:fill="002060"/>
          </w:tcPr>
          <w:p w14:paraId="4AA3A588" w14:textId="30858DAD" w:rsidR="008A3369" w:rsidRPr="00E77347" w:rsidRDefault="00F806AB" w:rsidP="00697EAB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  <w:r w:rsidRPr="00F806AB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Recepta- data realizacji OD</w:t>
            </w:r>
          </w:p>
        </w:tc>
        <w:tc>
          <w:tcPr>
            <w:tcW w:w="992" w:type="dxa"/>
          </w:tcPr>
          <w:p w14:paraId="031240C8" w14:textId="38776009" w:rsidR="008A3369" w:rsidRDefault="00F806AB" w:rsidP="00697EAB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>B8</w:t>
            </w:r>
          </w:p>
        </w:tc>
        <w:tc>
          <w:tcPr>
            <w:tcW w:w="4253" w:type="dxa"/>
          </w:tcPr>
          <w:p w14:paraId="6AA354FB" w14:textId="5FF0EFC5" w:rsidR="008A3369" w:rsidRPr="00E77347" w:rsidRDefault="00F806AB" w:rsidP="008A3369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D</w:t>
            </w:r>
            <w:r w:rsidR="008A3369"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ata od kiedy można 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z</w:t>
            </w:r>
            <w:r w:rsidR="008A3369"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realizować receptę, w formacie RRMMDD</w:t>
            </w:r>
          </w:p>
          <w:p w14:paraId="6E4BDB1F" w14:textId="77777777" w:rsidR="008A3369" w:rsidRDefault="008A3369" w:rsidP="008A3369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</w:tcPr>
          <w:p w14:paraId="6F222361" w14:textId="13E509BF" w:rsidR="008A3369" w:rsidRDefault="00F806AB" w:rsidP="00697EA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TAK</w:t>
            </w:r>
          </w:p>
        </w:tc>
        <w:tc>
          <w:tcPr>
            <w:tcW w:w="850" w:type="dxa"/>
          </w:tcPr>
          <w:p w14:paraId="0BB43F65" w14:textId="4A46CF1F" w:rsidR="008A3369" w:rsidRDefault="00F806AB" w:rsidP="00697EAB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3119" w:type="dxa"/>
          </w:tcPr>
          <w:p w14:paraId="1CF0C29C" w14:textId="53E6BFD4" w:rsidR="008A3369" w:rsidRPr="001E6485" w:rsidRDefault="00F806AB" w:rsidP="00697E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842" w:type="dxa"/>
          </w:tcPr>
          <w:p w14:paraId="5B66A7FF" w14:textId="76427F4A" w:rsidR="008A3369" w:rsidRDefault="00BF7FCA" w:rsidP="00697E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200301</w:t>
            </w:r>
          </w:p>
        </w:tc>
      </w:tr>
      <w:tr w:rsidR="00F806AB" w:rsidRPr="00DC68FB" w14:paraId="42AED078" w14:textId="77777777" w:rsidTr="00697EAB">
        <w:tc>
          <w:tcPr>
            <w:tcW w:w="562" w:type="dxa"/>
            <w:shd w:val="clear" w:color="auto" w:fill="002060"/>
          </w:tcPr>
          <w:p w14:paraId="4C214F09" w14:textId="737B7577" w:rsidR="00F806AB" w:rsidRPr="00145041" w:rsidRDefault="00F806AB" w:rsidP="00F806AB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843" w:type="dxa"/>
            <w:shd w:val="clear" w:color="auto" w:fill="002060"/>
          </w:tcPr>
          <w:p w14:paraId="34E1E177" w14:textId="09C29DF0" w:rsidR="00F806AB" w:rsidRPr="00E77347" w:rsidRDefault="00F806AB" w:rsidP="00F806AB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  <w:r w:rsidRPr="00E77347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Recepta- data realizacji DO</w:t>
            </w:r>
          </w:p>
        </w:tc>
        <w:tc>
          <w:tcPr>
            <w:tcW w:w="992" w:type="dxa"/>
          </w:tcPr>
          <w:p w14:paraId="589359DC" w14:textId="2189E482" w:rsidR="00F806AB" w:rsidRDefault="00F806AB" w:rsidP="00F806AB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>B9</w:t>
            </w:r>
          </w:p>
        </w:tc>
        <w:tc>
          <w:tcPr>
            <w:tcW w:w="4253" w:type="dxa"/>
          </w:tcPr>
          <w:p w14:paraId="0BBB1D53" w14:textId="4920900C" w:rsidR="00F806AB" w:rsidRPr="00E77347" w:rsidRDefault="00F806AB" w:rsidP="00F806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D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ata do kiedy można 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z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realizować receptę, w formacie RRMMDD</w:t>
            </w:r>
          </w:p>
          <w:p w14:paraId="27EB3FA4" w14:textId="77777777" w:rsidR="00F806AB" w:rsidRDefault="00F806AB" w:rsidP="00F806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</w:tcPr>
          <w:p w14:paraId="06F52D94" w14:textId="7393E8B7" w:rsidR="00F806AB" w:rsidRDefault="00F806AB" w:rsidP="00F806A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850" w:type="dxa"/>
          </w:tcPr>
          <w:p w14:paraId="06E246AF" w14:textId="0C53A0D5" w:rsidR="00F806AB" w:rsidRDefault="00F806AB" w:rsidP="00F806AB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3119" w:type="dxa"/>
          </w:tcPr>
          <w:p w14:paraId="31BE58BA" w14:textId="7F4DB1AA" w:rsidR="00F806AB" w:rsidRPr="001E6485" w:rsidRDefault="00F806AB" w:rsidP="00F806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842" w:type="dxa"/>
          </w:tcPr>
          <w:p w14:paraId="6E5EB767" w14:textId="341DC891" w:rsidR="00F806AB" w:rsidRDefault="00BF7FCA" w:rsidP="00F806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210304</w:t>
            </w:r>
          </w:p>
        </w:tc>
      </w:tr>
      <w:tr w:rsidR="00F806AB" w:rsidRPr="00DC68FB" w14:paraId="1ADE26B6" w14:textId="77777777" w:rsidTr="00697EAB">
        <w:tc>
          <w:tcPr>
            <w:tcW w:w="562" w:type="dxa"/>
            <w:shd w:val="clear" w:color="auto" w:fill="002060"/>
          </w:tcPr>
          <w:p w14:paraId="3C9F667C" w14:textId="3A72F0F9" w:rsidR="00F806AB" w:rsidRPr="00145041" w:rsidRDefault="00F806AB" w:rsidP="00F806AB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843" w:type="dxa"/>
            <w:shd w:val="clear" w:color="auto" w:fill="002060"/>
          </w:tcPr>
          <w:p w14:paraId="4A2B861A" w14:textId="1810D096" w:rsidR="00F806AB" w:rsidRPr="00E77347" w:rsidRDefault="00F806AB" w:rsidP="00F806AB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  <w:r w:rsidRPr="00E77347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Usługobiorca - identyfikator płatnika</w:t>
            </w:r>
          </w:p>
        </w:tc>
        <w:tc>
          <w:tcPr>
            <w:tcW w:w="992" w:type="dxa"/>
          </w:tcPr>
          <w:p w14:paraId="02C4723C" w14:textId="1F069948" w:rsidR="00F806AB" w:rsidRDefault="00327E4E" w:rsidP="00F806AB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>B10</w:t>
            </w:r>
          </w:p>
        </w:tc>
        <w:tc>
          <w:tcPr>
            <w:tcW w:w="4253" w:type="dxa"/>
          </w:tcPr>
          <w:p w14:paraId="7D10B314" w14:textId="0017A022" w:rsidR="00F806AB" w:rsidRPr="00E77347" w:rsidRDefault="00F806AB" w:rsidP="00F806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N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umer płatnika jako </w:t>
            </w:r>
            <w:r w:rsidR="00327E4E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EXT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identyfikatora </w:t>
            </w:r>
            <w:r w:rsidR="00327E4E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OID 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płatnika</w:t>
            </w:r>
          </w:p>
          <w:p w14:paraId="455F12A8" w14:textId="77777777" w:rsidR="00F806AB" w:rsidRDefault="00F806AB" w:rsidP="00F806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</w:tcPr>
          <w:p w14:paraId="6B5B8CF9" w14:textId="78D962BA" w:rsidR="00F806AB" w:rsidRDefault="00F806AB" w:rsidP="00F806A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850" w:type="dxa"/>
          </w:tcPr>
          <w:p w14:paraId="323C2A6A" w14:textId="50D9786A" w:rsidR="00F806AB" w:rsidRDefault="00F806AB" w:rsidP="00F806AB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3119" w:type="dxa"/>
          </w:tcPr>
          <w:p w14:paraId="4933E505" w14:textId="41ED68CD" w:rsidR="00F806AB" w:rsidRPr="001E6485" w:rsidRDefault="00F806AB" w:rsidP="00F806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842" w:type="dxa"/>
          </w:tcPr>
          <w:p w14:paraId="66E5D9B7" w14:textId="0A0CAC6E" w:rsidR="00F806AB" w:rsidRDefault="00BF7FCA" w:rsidP="00F806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07</w:t>
            </w:r>
          </w:p>
        </w:tc>
      </w:tr>
      <w:tr w:rsidR="008A3369" w:rsidRPr="00DC68FB" w14:paraId="3A0C4C90" w14:textId="77777777" w:rsidTr="00697EAB">
        <w:tc>
          <w:tcPr>
            <w:tcW w:w="562" w:type="dxa"/>
            <w:shd w:val="clear" w:color="auto" w:fill="002060"/>
          </w:tcPr>
          <w:p w14:paraId="1C4C6E43" w14:textId="4886E13D" w:rsidR="008A3369" w:rsidRPr="00145041" w:rsidRDefault="00327E4E" w:rsidP="00697EAB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843" w:type="dxa"/>
            <w:shd w:val="clear" w:color="auto" w:fill="002060"/>
          </w:tcPr>
          <w:p w14:paraId="3B2ECF17" w14:textId="6C1951D2" w:rsidR="008A3369" w:rsidRPr="00E77347" w:rsidRDefault="00327E4E" w:rsidP="00697EAB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  <w:r w:rsidRPr="00E77347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Recepta - poziom odpłatności</w:t>
            </w:r>
          </w:p>
        </w:tc>
        <w:tc>
          <w:tcPr>
            <w:tcW w:w="992" w:type="dxa"/>
          </w:tcPr>
          <w:p w14:paraId="0DCB7B87" w14:textId="5364BF78" w:rsidR="008A3369" w:rsidRDefault="00327E4E" w:rsidP="00697EAB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>B11</w:t>
            </w:r>
          </w:p>
        </w:tc>
        <w:tc>
          <w:tcPr>
            <w:tcW w:w="4253" w:type="dxa"/>
          </w:tcPr>
          <w:p w14:paraId="524E992C" w14:textId="351E789A" w:rsidR="008A3369" w:rsidRDefault="00327E4E" w:rsidP="00327E4E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P</w:t>
            </w:r>
            <w:r w:rsidR="008A3369"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oziom odpłatności 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leku</w:t>
            </w:r>
            <w:r w:rsidR="008A3369"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709" w:type="dxa"/>
          </w:tcPr>
          <w:p w14:paraId="2C57107E" w14:textId="5D101E47" w:rsidR="008A3369" w:rsidRDefault="00F806AB" w:rsidP="00697EA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</w:t>
            </w:r>
          </w:p>
        </w:tc>
        <w:tc>
          <w:tcPr>
            <w:tcW w:w="850" w:type="dxa"/>
          </w:tcPr>
          <w:p w14:paraId="23206DA5" w14:textId="7244384D" w:rsidR="008A3369" w:rsidRDefault="00F806AB" w:rsidP="00697EAB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Słownik</w:t>
            </w:r>
          </w:p>
        </w:tc>
        <w:tc>
          <w:tcPr>
            <w:tcW w:w="3119" w:type="dxa"/>
          </w:tcPr>
          <w:p w14:paraId="2541E944" w14:textId="1FF534D1" w:rsidR="00F806AB" w:rsidRDefault="00F806AB" w:rsidP="00697E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327E4E"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1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</w:t>
            </w:r>
            <w:r w:rsidR="00327E4E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-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B</w:t>
            </w:r>
          </w:p>
          <w:p w14:paraId="590A44CD" w14:textId="77777777" w:rsidR="00327E4E" w:rsidRDefault="00F806AB" w:rsidP="00697E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A303E4"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2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-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R</w:t>
            </w:r>
          </w:p>
          <w:p w14:paraId="751592A1" w14:textId="60BED0FA" w:rsidR="00327E4E" w:rsidRDefault="00327E4E" w:rsidP="00697E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A303E4"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3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- 30%</w:t>
            </w:r>
            <w:r w:rsidR="00F806AB"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</w:t>
            </w:r>
          </w:p>
          <w:p w14:paraId="47505238" w14:textId="513C3F6E" w:rsidR="00327E4E" w:rsidRDefault="00F806AB" w:rsidP="00697E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A303E4"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4</w:t>
            </w:r>
            <w:r w:rsidR="00327E4E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-</w:t>
            </w:r>
            <w:r w:rsidR="00327E4E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50% </w:t>
            </w:r>
          </w:p>
          <w:p w14:paraId="2E1B0B70" w14:textId="6A8C11BA" w:rsidR="008A3369" w:rsidRPr="001E6485" w:rsidRDefault="00327E4E" w:rsidP="00697E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</w:pPr>
            <w:r w:rsidRPr="00A303E4"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5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- 100%</w:t>
            </w:r>
          </w:p>
        </w:tc>
        <w:tc>
          <w:tcPr>
            <w:tcW w:w="1842" w:type="dxa"/>
          </w:tcPr>
          <w:p w14:paraId="5E929FE0" w14:textId="0434E47C" w:rsidR="008A3369" w:rsidRDefault="00BF7FCA" w:rsidP="00697E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3</w:t>
            </w:r>
          </w:p>
        </w:tc>
      </w:tr>
      <w:tr w:rsidR="008A3369" w:rsidRPr="00DC68FB" w14:paraId="74945FB0" w14:textId="77777777" w:rsidTr="00697EAB">
        <w:tc>
          <w:tcPr>
            <w:tcW w:w="562" w:type="dxa"/>
            <w:shd w:val="clear" w:color="auto" w:fill="002060"/>
          </w:tcPr>
          <w:p w14:paraId="751882E8" w14:textId="6C554C3D" w:rsidR="008A3369" w:rsidRPr="00145041" w:rsidRDefault="00655A37" w:rsidP="00697EAB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843" w:type="dxa"/>
            <w:shd w:val="clear" w:color="auto" w:fill="002060"/>
          </w:tcPr>
          <w:p w14:paraId="4862EBDD" w14:textId="679BFE54" w:rsidR="008A3369" w:rsidRPr="00E77347" w:rsidRDefault="00655A37" w:rsidP="00697EAB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  <w:r w:rsidRPr="00E77347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Recepta - pilność</w:t>
            </w:r>
          </w:p>
        </w:tc>
        <w:tc>
          <w:tcPr>
            <w:tcW w:w="992" w:type="dxa"/>
          </w:tcPr>
          <w:p w14:paraId="15FF5CF9" w14:textId="549FA3D1" w:rsidR="008A3369" w:rsidRDefault="00655A37" w:rsidP="00697EAB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>B12</w:t>
            </w:r>
          </w:p>
        </w:tc>
        <w:tc>
          <w:tcPr>
            <w:tcW w:w="4253" w:type="dxa"/>
          </w:tcPr>
          <w:p w14:paraId="016FE178" w14:textId="0DBD8F00" w:rsidR="008A3369" w:rsidRPr="00E77347" w:rsidRDefault="00655A37" w:rsidP="008A3369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C</w:t>
            </w:r>
            <w:r w:rsidR="008A3369"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zy wymagana realizacja CITO </w:t>
            </w:r>
          </w:p>
          <w:p w14:paraId="009E6E37" w14:textId="6754ECA1" w:rsidR="008A3369" w:rsidRDefault="008A3369" w:rsidP="008A3369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</w:tcPr>
          <w:p w14:paraId="58F6D878" w14:textId="60593E19" w:rsidR="008A3369" w:rsidRDefault="00655A37" w:rsidP="00697EA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</w:t>
            </w:r>
          </w:p>
        </w:tc>
        <w:tc>
          <w:tcPr>
            <w:tcW w:w="850" w:type="dxa"/>
          </w:tcPr>
          <w:p w14:paraId="10DB5F0C" w14:textId="57680A74" w:rsidR="008A3369" w:rsidRDefault="00655A37" w:rsidP="00697EAB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Słownik</w:t>
            </w:r>
          </w:p>
        </w:tc>
        <w:tc>
          <w:tcPr>
            <w:tcW w:w="3119" w:type="dxa"/>
          </w:tcPr>
          <w:p w14:paraId="1B228D0A" w14:textId="3EA4631E" w:rsidR="00655A37" w:rsidRDefault="00655A37" w:rsidP="00697E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655A37"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Pusty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-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nie </w:t>
            </w:r>
          </w:p>
          <w:p w14:paraId="4AD9FA11" w14:textId="7C028DFC" w:rsidR="008A3369" w:rsidRPr="001E6485" w:rsidRDefault="00655A37" w:rsidP="00697E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</w:pPr>
            <w:r w:rsidRPr="00655A37"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1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-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tak</w:t>
            </w:r>
          </w:p>
        </w:tc>
        <w:tc>
          <w:tcPr>
            <w:tcW w:w="1842" w:type="dxa"/>
          </w:tcPr>
          <w:p w14:paraId="275B4C8C" w14:textId="39CBA573" w:rsidR="008A3369" w:rsidRDefault="00BF7FCA" w:rsidP="00697E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1</w:t>
            </w:r>
          </w:p>
        </w:tc>
      </w:tr>
      <w:tr w:rsidR="008A3369" w:rsidRPr="00DC68FB" w14:paraId="721CE418" w14:textId="77777777" w:rsidTr="00697EAB">
        <w:tc>
          <w:tcPr>
            <w:tcW w:w="562" w:type="dxa"/>
            <w:shd w:val="clear" w:color="auto" w:fill="002060"/>
          </w:tcPr>
          <w:p w14:paraId="52448A65" w14:textId="0DADE8A5" w:rsidR="008A3369" w:rsidRPr="00145041" w:rsidRDefault="00655A37" w:rsidP="00697EAB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843" w:type="dxa"/>
            <w:shd w:val="clear" w:color="auto" w:fill="002060"/>
          </w:tcPr>
          <w:p w14:paraId="2A7E153E" w14:textId="2AC91DB8" w:rsidR="008A3369" w:rsidRPr="00E77347" w:rsidRDefault="00655A37" w:rsidP="00697EAB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  <w:r w:rsidRPr="00E77347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Recepta - zamiennik</w:t>
            </w:r>
          </w:p>
        </w:tc>
        <w:tc>
          <w:tcPr>
            <w:tcW w:w="992" w:type="dxa"/>
          </w:tcPr>
          <w:p w14:paraId="4201A91D" w14:textId="48A09786" w:rsidR="008A3369" w:rsidRDefault="00655A37" w:rsidP="00697EAB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>B13</w:t>
            </w:r>
          </w:p>
        </w:tc>
        <w:tc>
          <w:tcPr>
            <w:tcW w:w="4253" w:type="dxa"/>
          </w:tcPr>
          <w:p w14:paraId="3DECA0D5" w14:textId="7DA0D36E" w:rsidR="008A3369" w:rsidRPr="00E77347" w:rsidRDefault="00655A37" w:rsidP="008A3369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C</w:t>
            </w:r>
            <w:r w:rsidR="008A3369"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zy brak zgody na wydanie zamiennika </w:t>
            </w:r>
          </w:p>
          <w:p w14:paraId="54C1A336" w14:textId="56A3726F" w:rsidR="008A3369" w:rsidRDefault="008A3369" w:rsidP="008A3369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</w:tcPr>
          <w:p w14:paraId="239F3B1E" w14:textId="3273871A" w:rsidR="008A3369" w:rsidRDefault="00655A37" w:rsidP="00697EA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</w:t>
            </w:r>
          </w:p>
        </w:tc>
        <w:tc>
          <w:tcPr>
            <w:tcW w:w="850" w:type="dxa"/>
          </w:tcPr>
          <w:p w14:paraId="2EABA1FA" w14:textId="483EB0BC" w:rsidR="008A3369" w:rsidRDefault="00655A37" w:rsidP="00697EAB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Słownik</w:t>
            </w:r>
          </w:p>
        </w:tc>
        <w:tc>
          <w:tcPr>
            <w:tcW w:w="3119" w:type="dxa"/>
          </w:tcPr>
          <w:p w14:paraId="20A400C0" w14:textId="77777777" w:rsidR="00655A37" w:rsidRDefault="00655A37" w:rsidP="00655A37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655A37"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Pusty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-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nie </w:t>
            </w:r>
          </w:p>
          <w:p w14:paraId="0971B084" w14:textId="4EBD8105" w:rsidR="008A3369" w:rsidRPr="001E6485" w:rsidRDefault="00655A37" w:rsidP="00655A37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</w:pPr>
            <w:r w:rsidRPr="00655A37"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1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-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tak</w:t>
            </w:r>
          </w:p>
        </w:tc>
        <w:tc>
          <w:tcPr>
            <w:tcW w:w="1842" w:type="dxa"/>
          </w:tcPr>
          <w:p w14:paraId="698D705F" w14:textId="4AF68627" w:rsidR="008A3369" w:rsidRDefault="00BF7FCA" w:rsidP="00697E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1</w:t>
            </w:r>
          </w:p>
        </w:tc>
      </w:tr>
      <w:tr w:rsidR="00B16150" w:rsidRPr="00DC68FB" w14:paraId="772863F2" w14:textId="77777777" w:rsidTr="00697EAB">
        <w:tc>
          <w:tcPr>
            <w:tcW w:w="562" w:type="dxa"/>
            <w:vMerge w:val="restart"/>
            <w:shd w:val="clear" w:color="auto" w:fill="002060"/>
          </w:tcPr>
          <w:p w14:paraId="5D7EC794" w14:textId="16E5084E" w:rsidR="00B16150" w:rsidRPr="00145041" w:rsidRDefault="00B16150" w:rsidP="00697EAB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1843" w:type="dxa"/>
            <w:vMerge w:val="restart"/>
            <w:shd w:val="clear" w:color="auto" w:fill="002060"/>
          </w:tcPr>
          <w:p w14:paraId="63BB6AE1" w14:textId="26FB16E7" w:rsidR="00B16150" w:rsidRPr="00FA48A6" w:rsidRDefault="00B16150" w:rsidP="00697EAB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  <w:r w:rsidRPr="00FA48A6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Usługobiorca - uprawnienia dodatkowe</w:t>
            </w:r>
          </w:p>
        </w:tc>
        <w:tc>
          <w:tcPr>
            <w:tcW w:w="992" w:type="dxa"/>
          </w:tcPr>
          <w:p w14:paraId="28002C15" w14:textId="2D846DDB" w:rsidR="00B16150" w:rsidRDefault="00B16150" w:rsidP="00697EAB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>B14</w:t>
            </w:r>
          </w:p>
        </w:tc>
        <w:tc>
          <w:tcPr>
            <w:tcW w:w="4253" w:type="dxa"/>
          </w:tcPr>
          <w:p w14:paraId="29A7DC26" w14:textId="79AFE529" w:rsidR="00B16150" w:rsidRDefault="00B16150" w:rsidP="008A3369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Uprawnienia dodatkowe Usługobiorcy- atrybut 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podawany 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w schemacie U1^U2^Un, przy czym pojedyncze uprawnienie: B14.1B14.2B14.3</w:t>
            </w:r>
          </w:p>
        </w:tc>
        <w:tc>
          <w:tcPr>
            <w:tcW w:w="709" w:type="dxa"/>
            <w:vMerge w:val="restart"/>
          </w:tcPr>
          <w:p w14:paraId="05A4F227" w14:textId="77777777" w:rsidR="00B16150" w:rsidRDefault="00B16150" w:rsidP="00697EA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</w:t>
            </w:r>
          </w:p>
          <w:p w14:paraId="23EA77F8" w14:textId="44C7D025" w:rsidR="00B16150" w:rsidRDefault="00B16150" w:rsidP="004D03B7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</w:p>
          <w:p w14:paraId="7509289A" w14:textId="4088E53F" w:rsidR="00B16150" w:rsidRDefault="00B16150" w:rsidP="004D03B7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</w:p>
          <w:p w14:paraId="27B57253" w14:textId="5ECF7881" w:rsidR="00B16150" w:rsidRDefault="00B16150" w:rsidP="00697EA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76EFAFCB" w14:textId="4C0CC84B" w:rsidR="00B16150" w:rsidRDefault="00B16150" w:rsidP="00697EAB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3119" w:type="dxa"/>
          </w:tcPr>
          <w:p w14:paraId="6437F030" w14:textId="3F29CE4F" w:rsidR="00B16150" w:rsidRPr="001E6485" w:rsidRDefault="00B16150" w:rsidP="00697E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842" w:type="dxa"/>
          </w:tcPr>
          <w:p w14:paraId="51063B93" w14:textId="584EC5CD" w:rsidR="00B16150" w:rsidRDefault="00B16150" w:rsidP="00697E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01235467483XB8278A9^02335467483XB8278A90</w:t>
            </w:r>
          </w:p>
        </w:tc>
      </w:tr>
      <w:tr w:rsidR="00B16150" w:rsidRPr="00DC68FB" w14:paraId="6474EF9F" w14:textId="77777777" w:rsidTr="00697EAB">
        <w:tc>
          <w:tcPr>
            <w:tcW w:w="562" w:type="dxa"/>
            <w:vMerge/>
            <w:shd w:val="clear" w:color="auto" w:fill="002060"/>
          </w:tcPr>
          <w:p w14:paraId="44D34BA2" w14:textId="77777777" w:rsidR="00B16150" w:rsidRPr="00145041" w:rsidRDefault="00B16150" w:rsidP="004D03B7">
            <w:pPr>
              <w:spacing w:before="40" w:after="4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002060"/>
          </w:tcPr>
          <w:p w14:paraId="7909538D" w14:textId="77777777" w:rsidR="00B16150" w:rsidRPr="00FA48A6" w:rsidRDefault="00B16150" w:rsidP="004D03B7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75D72FEC" w14:textId="073D9F32" w:rsidR="00B16150" w:rsidRDefault="00B16150" w:rsidP="004D03B7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>B14.1</w:t>
            </w:r>
          </w:p>
        </w:tc>
        <w:tc>
          <w:tcPr>
            <w:tcW w:w="4253" w:type="dxa"/>
          </w:tcPr>
          <w:p w14:paraId="0043C882" w14:textId="2ABA90CF" w:rsidR="00B16150" w:rsidRPr="00E77347" w:rsidRDefault="00B16150" w:rsidP="004D03B7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I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dentyfikator uprawnienia dodatkowego zgodnie z słownikiem </w:t>
            </w:r>
          </w:p>
          <w:p w14:paraId="5B56598F" w14:textId="7C8A1DA2" w:rsidR="00B16150" w:rsidRDefault="00B16150" w:rsidP="004D03B7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</w:tcPr>
          <w:p w14:paraId="1AB6A149" w14:textId="05EA394D" w:rsidR="00B16150" w:rsidRDefault="00B16150" w:rsidP="00697EA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6B563B4B" w14:textId="0C3EAAE2" w:rsidR="00B16150" w:rsidRPr="00430632" w:rsidRDefault="00B16150" w:rsidP="004D03B7">
            <w:pPr>
              <w:spacing w:before="40" w:after="40" w:line="240" w:lineRule="auto"/>
              <w:rPr>
                <w:sz w:val="20"/>
                <w:szCs w:val="20"/>
              </w:rPr>
            </w:pPr>
            <w:r w:rsidRPr="00430632">
              <w:rPr>
                <w:sz w:val="20"/>
                <w:szCs w:val="20"/>
              </w:rPr>
              <w:t>Słownik</w:t>
            </w:r>
          </w:p>
        </w:tc>
        <w:tc>
          <w:tcPr>
            <w:tcW w:w="3119" w:type="dxa"/>
          </w:tcPr>
          <w:p w14:paraId="134680F4" w14:textId="5921AAF4" w:rsidR="00B16150" w:rsidRPr="00430632" w:rsidRDefault="00B16150" w:rsidP="004D03B7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430632"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00</w:t>
            </w:r>
            <w:r w:rsidRPr="00430632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- 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brak</w:t>
            </w:r>
          </w:p>
          <w:p w14:paraId="0DE86C30" w14:textId="3BAB40B9" w:rsidR="00B16150" w:rsidRPr="00430632" w:rsidRDefault="00B16150" w:rsidP="004D03B7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430632"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01</w:t>
            </w:r>
            <w:r w:rsidRPr="00430632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- AZ </w:t>
            </w:r>
          </w:p>
          <w:p w14:paraId="78483F7C" w14:textId="129B53D0" w:rsidR="00B16150" w:rsidRPr="00430632" w:rsidRDefault="00B16150" w:rsidP="004D03B7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430632">
              <w:rPr>
                <w:rFonts w:ascii="Segoe UI" w:hAnsi="Segoe UI" w:cs="Segoe UI"/>
                <w:b/>
                <w:sz w:val="18"/>
                <w:szCs w:val="18"/>
                <w:lang w:eastAsia="pl-PL"/>
              </w:rPr>
              <w:t>02</w:t>
            </w:r>
            <w:r w:rsidRPr="00430632">
              <w:rPr>
                <w:rFonts w:ascii="Segoe UI" w:hAnsi="Segoe UI" w:cs="Segoe UI"/>
                <w:sz w:val="18"/>
                <w:szCs w:val="18"/>
                <w:lang w:eastAsia="pl-PL"/>
              </w:rPr>
              <w:t xml:space="preserve"> </w:t>
            </w:r>
            <w:r w:rsidRPr="00430632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- BW </w:t>
            </w:r>
          </w:p>
          <w:p w14:paraId="24F0B58F" w14:textId="00468C46" w:rsidR="00B16150" w:rsidRPr="00430632" w:rsidRDefault="00B16150" w:rsidP="004D03B7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430632"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03</w:t>
            </w:r>
            <w:r w:rsidRPr="00430632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- CN </w:t>
            </w:r>
          </w:p>
          <w:p w14:paraId="6F177A6A" w14:textId="0860AF21" w:rsidR="00B16150" w:rsidRPr="00430632" w:rsidRDefault="00B16150" w:rsidP="004D03B7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430632"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04</w:t>
            </w:r>
            <w:r w:rsidRPr="00430632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- 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DN</w:t>
            </w:r>
          </w:p>
          <w:p w14:paraId="00426062" w14:textId="792682C6" w:rsidR="00B16150" w:rsidRPr="00430632" w:rsidRDefault="00B16150" w:rsidP="004D03B7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430632"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05</w:t>
            </w:r>
            <w:r w:rsidRPr="00430632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- 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IB</w:t>
            </w:r>
          </w:p>
          <w:p w14:paraId="2CD162EF" w14:textId="5C647127" w:rsidR="00B16150" w:rsidRPr="00430632" w:rsidRDefault="00B16150" w:rsidP="004D03B7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430632"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06</w:t>
            </w:r>
            <w:r w:rsidRPr="00430632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- 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IN</w:t>
            </w:r>
          </w:p>
          <w:p w14:paraId="29BC1D9A" w14:textId="285288AD" w:rsidR="00B16150" w:rsidRPr="00430632" w:rsidRDefault="00B16150" w:rsidP="004D03B7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430632">
              <w:rPr>
                <w:rFonts w:ascii="Segoe UI" w:hAnsi="Segoe UI" w:cs="Segoe UI"/>
                <w:b/>
                <w:sz w:val="18"/>
                <w:szCs w:val="18"/>
                <w:lang w:eastAsia="pl-PL"/>
              </w:rPr>
              <w:lastRenderedPageBreak/>
              <w:t>07</w:t>
            </w:r>
            <w:r w:rsidRPr="00430632">
              <w:rPr>
                <w:rFonts w:ascii="Segoe UI" w:hAnsi="Segoe UI" w:cs="Segoe UI"/>
                <w:sz w:val="18"/>
                <w:szCs w:val="18"/>
                <w:lang w:eastAsia="pl-PL"/>
              </w:rPr>
              <w:t xml:space="preserve"> </w:t>
            </w:r>
            <w:r w:rsidRPr="00430632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- 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IW</w:t>
            </w:r>
          </w:p>
          <w:p w14:paraId="1E3C39A1" w14:textId="5930F033" w:rsidR="00B16150" w:rsidRPr="00430632" w:rsidRDefault="00B16150" w:rsidP="004D03B7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430632"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08</w:t>
            </w:r>
            <w:r w:rsidRPr="00430632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– PO</w:t>
            </w:r>
          </w:p>
          <w:p w14:paraId="3EB6CE76" w14:textId="346EF982" w:rsidR="00B16150" w:rsidRPr="00430632" w:rsidRDefault="00B16150" w:rsidP="00430632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430632">
              <w:rPr>
                <w:rFonts w:ascii="Segoe UI" w:hAnsi="Segoe UI" w:cs="Segoe UI"/>
                <w:b/>
                <w:sz w:val="18"/>
                <w:szCs w:val="18"/>
                <w:lang w:eastAsia="pl-PL"/>
              </w:rPr>
              <w:t>09</w:t>
            </w:r>
            <w:r w:rsidRPr="00430632">
              <w:rPr>
                <w:rFonts w:ascii="Segoe UI" w:hAnsi="Segoe UI" w:cs="Segoe UI"/>
                <w:sz w:val="18"/>
                <w:szCs w:val="18"/>
                <w:lang w:eastAsia="pl-PL"/>
              </w:rPr>
              <w:t xml:space="preserve"> </w:t>
            </w:r>
            <w:r w:rsidRPr="00430632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– WP</w:t>
            </w:r>
          </w:p>
          <w:p w14:paraId="60E0F8F0" w14:textId="2E61FA44" w:rsidR="00B16150" w:rsidRPr="00430632" w:rsidRDefault="00B16150" w:rsidP="00430632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430632"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10</w:t>
            </w:r>
            <w:r w:rsidRPr="00430632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– Z</w:t>
            </w:r>
          </w:p>
          <w:p w14:paraId="662D9AEA" w14:textId="19AA1ADD" w:rsidR="00B16150" w:rsidRPr="00430632" w:rsidRDefault="00B16150" w:rsidP="00430632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</w:pPr>
            <w:r w:rsidRPr="00430632"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11</w:t>
            </w:r>
            <w:r w:rsidRPr="00430632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- S</w:t>
            </w:r>
          </w:p>
        </w:tc>
        <w:tc>
          <w:tcPr>
            <w:tcW w:w="1842" w:type="dxa"/>
          </w:tcPr>
          <w:p w14:paraId="7E9CE7C8" w14:textId="18648944" w:rsidR="00B16150" w:rsidRDefault="00B16150" w:rsidP="004D03B7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lastRenderedPageBreak/>
              <w:t>01</w:t>
            </w:r>
          </w:p>
        </w:tc>
      </w:tr>
      <w:tr w:rsidR="00B16150" w:rsidRPr="00DC68FB" w14:paraId="106EB75A" w14:textId="77777777" w:rsidTr="00697EAB">
        <w:tc>
          <w:tcPr>
            <w:tcW w:w="562" w:type="dxa"/>
            <w:vMerge/>
            <w:shd w:val="clear" w:color="auto" w:fill="002060"/>
          </w:tcPr>
          <w:p w14:paraId="30E44878" w14:textId="77777777" w:rsidR="00B16150" w:rsidRPr="00145041" w:rsidRDefault="00B16150" w:rsidP="004D03B7">
            <w:pPr>
              <w:spacing w:before="40" w:after="4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002060"/>
          </w:tcPr>
          <w:p w14:paraId="40BCE54E" w14:textId="77777777" w:rsidR="00B16150" w:rsidRPr="00FA48A6" w:rsidRDefault="00B16150" w:rsidP="004D03B7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29B5C6A4" w14:textId="64AA402A" w:rsidR="00B16150" w:rsidRDefault="00B16150" w:rsidP="004D03B7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>B14.2</w:t>
            </w:r>
          </w:p>
        </w:tc>
        <w:tc>
          <w:tcPr>
            <w:tcW w:w="4253" w:type="dxa"/>
          </w:tcPr>
          <w:p w14:paraId="0E40DC4D" w14:textId="703D2642" w:rsidR="00B16150" w:rsidRPr="00E77347" w:rsidRDefault="00B16150" w:rsidP="004D03B7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R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odzaj dokumentu uprawnień </w:t>
            </w:r>
          </w:p>
          <w:p w14:paraId="3D924B3C" w14:textId="4EE5DEF4" w:rsidR="00B16150" w:rsidRDefault="00B16150" w:rsidP="004D03B7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       </w:t>
            </w:r>
          </w:p>
        </w:tc>
        <w:tc>
          <w:tcPr>
            <w:tcW w:w="709" w:type="dxa"/>
            <w:vMerge/>
          </w:tcPr>
          <w:p w14:paraId="305D057B" w14:textId="4D44DFFE" w:rsidR="00B16150" w:rsidRDefault="00B16150" w:rsidP="00697EA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7BA7FA80" w14:textId="5B2E4D48" w:rsidR="00B16150" w:rsidRDefault="00B16150" w:rsidP="004D03B7">
            <w:pPr>
              <w:spacing w:before="40" w:after="40" w:line="240" w:lineRule="auto"/>
              <w:rPr>
                <w:sz w:val="20"/>
                <w:szCs w:val="20"/>
              </w:rPr>
            </w:pPr>
            <w:r w:rsidRPr="00E77D1E">
              <w:rPr>
                <w:sz w:val="20"/>
                <w:szCs w:val="20"/>
              </w:rPr>
              <w:t>Słownik</w:t>
            </w:r>
          </w:p>
        </w:tc>
        <w:tc>
          <w:tcPr>
            <w:tcW w:w="3119" w:type="dxa"/>
          </w:tcPr>
          <w:p w14:paraId="74EE2FA2" w14:textId="697A9D19" w:rsidR="00B16150" w:rsidRDefault="00B16150" w:rsidP="004D03B7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430632"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0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- brak</w:t>
            </w:r>
          </w:p>
          <w:p w14:paraId="48F8DF0E" w14:textId="77777777" w:rsidR="00B16150" w:rsidRDefault="00B16150" w:rsidP="004D03B7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430632"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2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- Poświadczenie NFZ</w:t>
            </w:r>
          </w:p>
          <w:p w14:paraId="1DFD70A1" w14:textId="1E95F611" w:rsidR="00B16150" w:rsidRDefault="00B16150" w:rsidP="004D03B7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430632"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3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- Karta EKUZ </w:t>
            </w:r>
          </w:p>
          <w:p w14:paraId="42462049" w14:textId="11880A0B" w:rsidR="00B16150" w:rsidRDefault="00B16150" w:rsidP="004D03B7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430632"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5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- Cer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tyfikat zastępujący EKUZ</w:t>
            </w:r>
          </w:p>
          <w:p w14:paraId="7641F0E4" w14:textId="73814BCE" w:rsidR="00B16150" w:rsidRPr="001E6485" w:rsidRDefault="00B16150" w:rsidP="004D03B7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</w:pPr>
            <w:r w:rsidRPr="00430632"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7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- Karta Polaka)</w:t>
            </w:r>
          </w:p>
        </w:tc>
        <w:tc>
          <w:tcPr>
            <w:tcW w:w="1842" w:type="dxa"/>
          </w:tcPr>
          <w:p w14:paraId="5AC34659" w14:textId="77777777" w:rsidR="00B16150" w:rsidRDefault="00B16150" w:rsidP="004D03B7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</w:p>
        </w:tc>
      </w:tr>
      <w:tr w:rsidR="00B16150" w:rsidRPr="00DC68FB" w14:paraId="14FBE0F4" w14:textId="77777777" w:rsidTr="00697EAB">
        <w:tc>
          <w:tcPr>
            <w:tcW w:w="562" w:type="dxa"/>
            <w:vMerge/>
            <w:shd w:val="clear" w:color="auto" w:fill="002060"/>
          </w:tcPr>
          <w:p w14:paraId="175AE3F0" w14:textId="77777777" w:rsidR="00B16150" w:rsidRPr="00145041" w:rsidRDefault="00B16150" w:rsidP="00697EAB">
            <w:pPr>
              <w:spacing w:before="40" w:after="4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002060"/>
          </w:tcPr>
          <w:p w14:paraId="14E73B71" w14:textId="77777777" w:rsidR="00B16150" w:rsidRPr="00FA48A6" w:rsidRDefault="00B16150" w:rsidP="00697EAB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05E01BF2" w14:textId="336BEF45" w:rsidR="00B16150" w:rsidRDefault="00B16150" w:rsidP="00697EAB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>B14.3</w:t>
            </w:r>
          </w:p>
        </w:tc>
        <w:tc>
          <w:tcPr>
            <w:tcW w:w="4253" w:type="dxa"/>
          </w:tcPr>
          <w:p w14:paraId="019CC7BE" w14:textId="09D78B2E" w:rsidR="00B16150" w:rsidRDefault="00B16150" w:rsidP="00697E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N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umer dokumentu uprawnień</w:t>
            </w:r>
          </w:p>
        </w:tc>
        <w:tc>
          <w:tcPr>
            <w:tcW w:w="709" w:type="dxa"/>
            <w:vMerge/>
          </w:tcPr>
          <w:p w14:paraId="76A779AB" w14:textId="0045AB3E" w:rsidR="00B16150" w:rsidRDefault="00B16150" w:rsidP="00697EA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11F3976D" w14:textId="38101E5B" w:rsidR="00B16150" w:rsidRDefault="00B16150" w:rsidP="00697EAB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3119" w:type="dxa"/>
          </w:tcPr>
          <w:p w14:paraId="4904EAD1" w14:textId="31BA0410" w:rsidR="00B16150" w:rsidRPr="001E6485" w:rsidRDefault="00B16150" w:rsidP="00697E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842" w:type="dxa"/>
          </w:tcPr>
          <w:p w14:paraId="5CB132EF" w14:textId="72BE3F0B" w:rsidR="00B16150" w:rsidRDefault="001E6621" w:rsidP="00697E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35467483XB8278A9</w:t>
            </w:r>
          </w:p>
        </w:tc>
      </w:tr>
      <w:tr w:rsidR="00FA48A6" w:rsidRPr="00DC68FB" w14:paraId="5FF9ECA1" w14:textId="77777777" w:rsidTr="00FA48A6">
        <w:trPr>
          <w:trHeight w:val="370"/>
        </w:trPr>
        <w:tc>
          <w:tcPr>
            <w:tcW w:w="14170" w:type="dxa"/>
            <w:gridSpan w:val="8"/>
            <w:shd w:val="clear" w:color="auto" w:fill="002060"/>
          </w:tcPr>
          <w:p w14:paraId="60BD79E3" w14:textId="27ED2F6C" w:rsidR="00FA48A6" w:rsidRPr="00FA48A6" w:rsidRDefault="00FA48A6" w:rsidP="00FA48A6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FA48A6">
              <w:rPr>
                <w:rFonts w:ascii="Segoe UI" w:hAnsi="Segoe UI" w:cs="Segoe UI"/>
                <w:b/>
                <w:bCs/>
                <w:sz w:val="18"/>
                <w:szCs w:val="18"/>
                <w:lang w:eastAsia="pl-PL"/>
              </w:rPr>
              <w:t xml:space="preserve">LEK GOTOWY / ŚSSPŻ (gdy 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  <w:lang w:eastAsia="pl-PL"/>
              </w:rPr>
              <w:t>„</w:t>
            </w:r>
            <w:r w:rsidRPr="00FA48A6">
              <w:rPr>
                <w:rFonts w:ascii="Segoe UI" w:hAnsi="Segoe UI" w:cs="Segoe UI"/>
                <w:b/>
                <w:bCs/>
                <w:sz w:val="18"/>
                <w:szCs w:val="18"/>
                <w:lang w:eastAsia="pl-PL"/>
              </w:rPr>
              <w:t>Recepta- rodzaj leku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  <w:lang w:eastAsia="pl-PL"/>
              </w:rPr>
              <w:t xml:space="preserve">” </w:t>
            </w:r>
            <w:r w:rsidRPr="00FA48A6">
              <w:rPr>
                <w:rFonts w:ascii="Segoe UI" w:hAnsi="Segoe UI" w:cs="Segoe UI"/>
                <w:b/>
                <w:bCs/>
                <w:sz w:val="18"/>
                <w:szCs w:val="18"/>
                <w:lang w:eastAsia="pl-PL"/>
              </w:rPr>
              <w:t xml:space="preserve">G 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  <w:lang w:eastAsia="pl-PL"/>
              </w:rPr>
              <w:t>albo</w:t>
            </w:r>
            <w:r w:rsidRPr="00FA48A6">
              <w:rPr>
                <w:rFonts w:ascii="Segoe UI" w:hAnsi="Segoe UI" w:cs="Segoe UI"/>
                <w:b/>
                <w:bCs/>
                <w:sz w:val="18"/>
                <w:szCs w:val="18"/>
                <w:lang w:eastAsia="pl-PL"/>
              </w:rPr>
              <w:t xml:space="preserve"> S)</w:t>
            </w:r>
          </w:p>
        </w:tc>
      </w:tr>
      <w:tr w:rsidR="00FA48A6" w:rsidRPr="00DC68FB" w14:paraId="316D2ABB" w14:textId="77777777" w:rsidTr="00697EAB">
        <w:tc>
          <w:tcPr>
            <w:tcW w:w="562" w:type="dxa"/>
            <w:shd w:val="clear" w:color="auto" w:fill="002060"/>
          </w:tcPr>
          <w:p w14:paraId="72AC89BF" w14:textId="336E458C" w:rsidR="00FA48A6" w:rsidRPr="00FA48A6" w:rsidRDefault="00FA48A6" w:rsidP="00FA48A6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1843" w:type="dxa"/>
            <w:shd w:val="clear" w:color="auto" w:fill="002060"/>
          </w:tcPr>
          <w:p w14:paraId="602D6689" w14:textId="7974FA50" w:rsidR="00FA48A6" w:rsidRPr="00E77347" w:rsidRDefault="00FA48A6" w:rsidP="00FA48A6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  <w:r w:rsidRPr="00FA48A6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Lek gotowy/</w:t>
            </w:r>
            <w:proofErr w:type="spellStart"/>
            <w:r w:rsidRPr="00FA48A6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śsspż</w:t>
            </w:r>
            <w:proofErr w:type="spellEnd"/>
            <w:r w:rsidRPr="00FA48A6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 xml:space="preserve"> - </w:t>
            </w:r>
            <w:proofErr w:type="spellStart"/>
            <w:r w:rsidRPr="00FA48A6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ean</w:t>
            </w:r>
            <w:proofErr w:type="spellEnd"/>
            <w:r w:rsidRPr="00FA48A6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 xml:space="preserve"> opakowania</w:t>
            </w:r>
          </w:p>
        </w:tc>
        <w:tc>
          <w:tcPr>
            <w:tcW w:w="992" w:type="dxa"/>
          </w:tcPr>
          <w:p w14:paraId="48C3833D" w14:textId="1D89514D" w:rsidR="00FA48A6" w:rsidRDefault="00FA48A6" w:rsidP="00697EAB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>B15</w:t>
            </w:r>
          </w:p>
        </w:tc>
        <w:tc>
          <w:tcPr>
            <w:tcW w:w="4253" w:type="dxa"/>
          </w:tcPr>
          <w:p w14:paraId="1BCCF76D" w14:textId="28423D1C" w:rsidR="00FA48A6" w:rsidRPr="00E77347" w:rsidRDefault="00FA48A6" w:rsidP="00FA48A6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N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umer 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EAN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opakowania</w:t>
            </w:r>
          </w:p>
          <w:p w14:paraId="0F8EA377" w14:textId="77777777" w:rsidR="00FA48A6" w:rsidRDefault="00FA48A6" w:rsidP="00697E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</w:tcPr>
          <w:p w14:paraId="6E21B9B6" w14:textId="45684FF9" w:rsidR="00FA48A6" w:rsidRDefault="00FA48A6" w:rsidP="00697EAB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850" w:type="dxa"/>
          </w:tcPr>
          <w:p w14:paraId="1EDE5EC6" w14:textId="02A1E4C4" w:rsidR="00FA48A6" w:rsidRDefault="00FA48A6" w:rsidP="00697EAB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3119" w:type="dxa"/>
          </w:tcPr>
          <w:p w14:paraId="53E69BE2" w14:textId="4DC1DF5F" w:rsidR="00FA48A6" w:rsidRDefault="00FA48A6" w:rsidP="00697E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842" w:type="dxa"/>
          </w:tcPr>
          <w:p w14:paraId="50F711A8" w14:textId="76CD7EB0" w:rsidR="00FA48A6" w:rsidRDefault="00D63A53" w:rsidP="00697E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5909990014958</w:t>
            </w:r>
          </w:p>
        </w:tc>
      </w:tr>
      <w:tr w:rsidR="00FA48A6" w:rsidRPr="00DC68FB" w14:paraId="0A226C14" w14:textId="77777777" w:rsidTr="00697EAB">
        <w:tc>
          <w:tcPr>
            <w:tcW w:w="562" w:type="dxa"/>
            <w:shd w:val="clear" w:color="auto" w:fill="002060"/>
          </w:tcPr>
          <w:p w14:paraId="0AAA7D3C" w14:textId="241051D6" w:rsidR="00FA48A6" w:rsidRDefault="00FA48A6" w:rsidP="00FA48A6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1843" w:type="dxa"/>
            <w:shd w:val="clear" w:color="auto" w:fill="002060"/>
          </w:tcPr>
          <w:p w14:paraId="49932417" w14:textId="461DBE5D" w:rsidR="00FA48A6" w:rsidRPr="00FA48A6" w:rsidRDefault="00FA48A6" w:rsidP="00FA48A6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  <w:r w:rsidRPr="00E77347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Lek gotowy/</w:t>
            </w:r>
            <w:proofErr w:type="spellStart"/>
            <w:r w:rsidRPr="00E77347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śsspż</w:t>
            </w:r>
            <w:proofErr w:type="spellEnd"/>
            <w:r w:rsidRPr="00E77347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 xml:space="preserve"> - identyfikator importu</w:t>
            </w:r>
          </w:p>
        </w:tc>
        <w:tc>
          <w:tcPr>
            <w:tcW w:w="992" w:type="dxa"/>
          </w:tcPr>
          <w:p w14:paraId="2CDC5029" w14:textId="02243129" w:rsidR="00FA48A6" w:rsidRDefault="00FA48A6" w:rsidP="00FA48A6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>B16</w:t>
            </w:r>
          </w:p>
        </w:tc>
        <w:tc>
          <w:tcPr>
            <w:tcW w:w="4253" w:type="dxa"/>
          </w:tcPr>
          <w:p w14:paraId="1AFC0B84" w14:textId="7BA5C1CE" w:rsidR="00FA48A6" w:rsidRDefault="00FA48A6" w:rsidP="00FA48A6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I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dentyfikator importu</w:t>
            </w:r>
          </w:p>
        </w:tc>
        <w:tc>
          <w:tcPr>
            <w:tcW w:w="709" w:type="dxa"/>
          </w:tcPr>
          <w:p w14:paraId="52527987" w14:textId="75E77B57" w:rsidR="00FA48A6" w:rsidRDefault="00FA48A6" w:rsidP="00FA48A6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850" w:type="dxa"/>
          </w:tcPr>
          <w:p w14:paraId="410D212F" w14:textId="4C73B7D5" w:rsidR="00FA48A6" w:rsidRDefault="00FA48A6" w:rsidP="00FA48A6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3119" w:type="dxa"/>
          </w:tcPr>
          <w:p w14:paraId="2FBEEC8E" w14:textId="0E6050B5" w:rsidR="00FA48A6" w:rsidRDefault="00FA48A6" w:rsidP="00FA48A6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842" w:type="dxa"/>
          </w:tcPr>
          <w:p w14:paraId="1FA1900E" w14:textId="1FF8807B" w:rsidR="00D63A53" w:rsidRPr="00E77347" w:rsidRDefault="00D63A53" w:rsidP="00D63A53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100021973</w:t>
            </w:r>
          </w:p>
          <w:p w14:paraId="4A85CD51" w14:textId="77777777" w:rsidR="00FA48A6" w:rsidRDefault="00FA48A6" w:rsidP="00D63A53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</w:p>
        </w:tc>
      </w:tr>
      <w:tr w:rsidR="00FA48A6" w:rsidRPr="00DC68FB" w14:paraId="1F414C20" w14:textId="77777777" w:rsidTr="00697EAB">
        <w:tc>
          <w:tcPr>
            <w:tcW w:w="562" w:type="dxa"/>
            <w:shd w:val="clear" w:color="auto" w:fill="002060"/>
          </w:tcPr>
          <w:p w14:paraId="68E36113" w14:textId="3DAC9B76" w:rsidR="00FA48A6" w:rsidRDefault="00FA48A6" w:rsidP="00FA48A6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1843" w:type="dxa"/>
            <w:shd w:val="clear" w:color="auto" w:fill="002060"/>
          </w:tcPr>
          <w:p w14:paraId="76100E9C" w14:textId="0141C946" w:rsidR="00FA48A6" w:rsidRPr="00FA48A6" w:rsidRDefault="00FA48A6" w:rsidP="00FA48A6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  <w:r w:rsidRPr="00FA48A6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Lek gotowy/</w:t>
            </w:r>
            <w:proofErr w:type="spellStart"/>
            <w:r w:rsidRPr="00FA48A6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śsspż</w:t>
            </w:r>
            <w:proofErr w:type="spellEnd"/>
            <w:r w:rsidRPr="00FA48A6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 xml:space="preserve"> - ilość leku</w:t>
            </w:r>
          </w:p>
        </w:tc>
        <w:tc>
          <w:tcPr>
            <w:tcW w:w="992" w:type="dxa"/>
          </w:tcPr>
          <w:p w14:paraId="610D6869" w14:textId="01070B21" w:rsidR="00FA48A6" w:rsidRDefault="00FA48A6" w:rsidP="00FA48A6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>B17</w:t>
            </w:r>
          </w:p>
        </w:tc>
        <w:tc>
          <w:tcPr>
            <w:tcW w:w="4253" w:type="dxa"/>
          </w:tcPr>
          <w:p w14:paraId="3AF3D43D" w14:textId="78ADBE44" w:rsidR="00FA48A6" w:rsidRPr="00FA48A6" w:rsidRDefault="00FA48A6" w:rsidP="00FA48A6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FA48A6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Ilość leku (wartość + jednostka)</w:t>
            </w:r>
          </w:p>
          <w:p w14:paraId="5A6B7A28" w14:textId="77777777" w:rsidR="00FA48A6" w:rsidRDefault="00FA48A6" w:rsidP="00FA48A6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</w:tcPr>
          <w:p w14:paraId="683A2D97" w14:textId="06C467EF" w:rsidR="00FA48A6" w:rsidRDefault="00FA48A6" w:rsidP="00FA48A6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</w:t>
            </w:r>
          </w:p>
        </w:tc>
        <w:tc>
          <w:tcPr>
            <w:tcW w:w="850" w:type="dxa"/>
          </w:tcPr>
          <w:p w14:paraId="1AF3EAA0" w14:textId="217AFF66" w:rsidR="00FA48A6" w:rsidRDefault="00FA48A6" w:rsidP="00FA48A6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3119" w:type="dxa"/>
          </w:tcPr>
          <w:p w14:paraId="1A7CBDC4" w14:textId="06A49F9C" w:rsidR="00FA48A6" w:rsidRDefault="00FA48A6" w:rsidP="00FA48A6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842" w:type="dxa"/>
          </w:tcPr>
          <w:p w14:paraId="70F46CC7" w14:textId="42A95D54" w:rsidR="00D63A53" w:rsidRPr="00E77347" w:rsidRDefault="00D63A53" w:rsidP="00D63A53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3</w:t>
            </w:r>
            <w:r w:rsidR="00153412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szt.</w:t>
            </w:r>
          </w:p>
          <w:p w14:paraId="3E88C02D" w14:textId="77777777" w:rsidR="00FA48A6" w:rsidRDefault="00FA48A6" w:rsidP="00D63A53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</w:p>
        </w:tc>
      </w:tr>
      <w:tr w:rsidR="00FA48A6" w:rsidRPr="00DC68FB" w14:paraId="0FA3EE88" w14:textId="77777777" w:rsidTr="00697EAB">
        <w:tc>
          <w:tcPr>
            <w:tcW w:w="562" w:type="dxa"/>
            <w:shd w:val="clear" w:color="auto" w:fill="002060"/>
          </w:tcPr>
          <w:p w14:paraId="13FA989E" w14:textId="5F787443" w:rsidR="00FA48A6" w:rsidRDefault="00FA48A6" w:rsidP="00FA48A6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1843" w:type="dxa"/>
            <w:shd w:val="clear" w:color="auto" w:fill="002060"/>
          </w:tcPr>
          <w:p w14:paraId="0FBDAD55" w14:textId="110663A1" w:rsidR="00FA48A6" w:rsidRPr="00FA48A6" w:rsidRDefault="00FA48A6" w:rsidP="00FA48A6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  <w:r w:rsidRPr="00FA48A6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Lek gotowy/</w:t>
            </w:r>
            <w:proofErr w:type="spellStart"/>
            <w:r w:rsidRPr="00FA48A6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śsspż</w:t>
            </w:r>
            <w:proofErr w:type="spellEnd"/>
            <w:r w:rsidRPr="00FA48A6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 xml:space="preserve"> - nazwa leku</w:t>
            </w:r>
          </w:p>
        </w:tc>
        <w:tc>
          <w:tcPr>
            <w:tcW w:w="992" w:type="dxa"/>
          </w:tcPr>
          <w:p w14:paraId="7AAF57BD" w14:textId="4FC64411" w:rsidR="00FA48A6" w:rsidRDefault="00FA48A6" w:rsidP="00FA48A6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>B18</w:t>
            </w:r>
          </w:p>
        </w:tc>
        <w:tc>
          <w:tcPr>
            <w:tcW w:w="4253" w:type="dxa"/>
          </w:tcPr>
          <w:p w14:paraId="718156FA" w14:textId="36371170" w:rsidR="00FA48A6" w:rsidRPr="00FA48A6" w:rsidRDefault="00FA48A6" w:rsidP="00FA48A6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FA48A6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Nazwa leku</w:t>
            </w:r>
          </w:p>
          <w:p w14:paraId="33C5E0E7" w14:textId="77777777" w:rsidR="00FA48A6" w:rsidRDefault="00FA48A6" w:rsidP="00FA48A6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</w:tcPr>
          <w:p w14:paraId="4951BF7B" w14:textId="4990E106" w:rsidR="00FA48A6" w:rsidRDefault="00FA48A6" w:rsidP="00FA48A6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</w:t>
            </w:r>
          </w:p>
        </w:tc>
        <w:tc>
          <w:tcPr>
            <w:tcW w:w="850" w:type="dxa"/>
          </w:tcPr>
          <w:p w14:paraId="602BA90C" w14:textId="0C051980" w:rsidR="00FA48A6" w:rsidRDefault="00FA48A6" w:rsidP="00FA48A6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3119" w:type="dxa"/>
          </w:tcPr>
          <w:p w14:paraId="060129A0" w14:textId="3AB00789" w:rsidR="00FA48A6" w:rsidRDefault="00FA48A6" w:rsidP="00FA48A6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842" w:type="dxa"/>
          </w:tcPr>
          <w:p w14:paraId="192DFBD5" w14:textId="2EC47F9E" w:rsidR="00D63A53" w:rsidRPr="00E77347" w:rsidRDefault="00D63A53" w:rsidP="00D63A53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proofErr w:type="spellStart"/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Enarenal</w:t>
            </w:r>
            <w:proofErr w:type="spellEnd"/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5mg </w:t>
            </w:r>
            <w:r w:rsidR="00617FF3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tabletki</w:t>
            </w:r>
          </w:p>
          <w:p w14:paraId="75A680B1" w14:textId="77777777" w:rsidR="00FA48A6" w:rsidRDefault="00FA48A6" w:rsidP="00D63A53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</w:p>
        </w:tc>
      </w:tr>
      <w:tr w:rsidR="00FA48A6" w:rsidRPr="00DC68FB" w14:paraId="7689F94F" w14:textId="77777777" w:rsidTr="00697EAB">
        <w:tc>
          <w:tcPr>
            <w:tcW w:w="562" w:type="dxa"/>
            <w:shd w:val="clear" w:color="auto" w:fill="002060"/>
          </w:tcPr>
          <w:p w14:paraId="156A8914" w14:textId="4AB750D2" w:rsidR="00FA48A6" w:rsidRDefault="00FA48A6" w:rsidP="00FA48A6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1843" w:type="dxa"/>
            <w:shd w:val="clear" w:color="auto" w:fill="002060"/>
          </w:tcPr>
          <w:p w14:paraId="33198B39" w14:textId="7E1D7D92" w:rsidR="00FA48A6" w:rsidRPr="00FA48A6" w:rsidRDefault="00FA48A6" w:rsidP="00FA48A6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  <w:r w:rsidRPr="00FA48A6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Lek gotowy/</w:t>
            </w:r>
            <w:proofErr w:type="spellStart"/>
            <w:r w:rsidRPr="00FA48A6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śsspż</w:t>
            </w:r>
            <w:proofErr w:type="spellEnd"/>
            <w:r w:rsidRPr="00FA48A6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 xml:space="preserve"> - wielkość opakowania</w:t>
            </w:r>
          </w:p>
        </w:tc>
        <w:tc>
          <w:tcPr>
            <w:tcW w:w="992" w:type="dxa"/>
          </w:tcPr>
          <w:p w14:paraId="75FEE411" w14:textId="53341FC5" w:rsidR="00FA48A6" w:rsidRDefault="00D63A53" w:rsidP="00FA48A6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>B19</w:t>
            </w:r>
          </w:p>
        </w:tc>
        <w:tc>
          <w:tcPr>
            <w:tcW w:w="4253" w:type="dxa"/>
          </w:tcPr>
          <w:p w14:paraId="0EFCAC3B" w14:textId="553DADAD" w:rsidR="00FA48A6" w:rsidRPr="00FA48A6" w:rsidRDefault="00FA48A6" w:rsidP="00FA48A6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FA48A6">
              <w:rPr>
                <w:rFonts w:ascii="Segoe UI" w:hAnsi="Segoe UI" w:cs="Segoe UI"/>
                <w:bCs/>
                <w:color w:val="000000"/>
                <w:sz w:val="18"/>
                <w:szCs w:val="18"/>
                <w:lang w:eastAsia="pl-PL"/>
              </w:rPr>
              <w:t>W</w:t>
            </w:r>
            <w:r w:rsidRPr="00FA48A6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ielkość opakowania</w:t>
            </w:r>
          </w:p>
          <w:p w14:paraId="4E8062A0" w14:textId="77777777" w:rsidR="00FA48A6" w:rsidRPr="00FA48A6" w:rsidRDefault="00FA48A6" w:rsidP="00FA48A6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</w:tcPr>
          <w:p w14:paraId="2E54771B" w14:textId="2C8F02ED" w:rsidR="00FA48A6" w:rsidRDefault="00FA48A6" w:rsidP="00FA48A6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</w:t>
            </w:r>
          </w:p>
        </w:tc>
        <w:tc>
          <w:tcPr>
            <w:tcW w:w="850" w:type="dxa"/>
          </w:tcPr>
          <w:p w14:paraId="796A1E9F" w14:textId="05701BD6" w:rsidR="00FA48A6" w:rsidRDefault="00FA48A6" w:rsidP="00FA48A6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3119" w:type="dxa"/>
          </w:tcPr>
          <w:p w14:paraId="7725B577" w14:textId="38E89D23" w:rsidR="00FA48A6" w:rsidRDefault="00FA48A6" w:rsidP="00FA48A6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842" w:type="dxa"/>
          </w:tcPr>
          <w:p w14:paraId="7A454A27" w14:textId="531DC65C" w:rsidR="00D63A53" w:rsidRPr="00E77347" w:rsidRDefault="00D63A53" w:rsidP="00D63A53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20 tab</w:t>
            </w:r>
            <w:r w:rsidR="00617FF3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l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.</w:t>
            </w:r>
          </w:p>
          <w:p w14:paraId="7CAF923C" w14:textId="77777777" w:rsidR="00FA48A6" w:rsidRDefault="00FA48A6" w:rsidP="00D63A53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</w:p>
        </w:tc>
      </w:tr>
      <w:tr w:rsidR="00D63A53" w:rsidRPr="00DC68FB" w14:paraId="03B2B5E0" w14:textId="77777777" w:rsidTr="00697EAB">
        <w:tc>
          <w:tcPr>
            <w:tcW w:w="562" w:type="dxa"/>
            <w:shd w:val="clear" w:color="auto" w:fill="002060"/>
          </w:tcPr>
          <w:p w14:paraId="097EF7E3" w14:textId="169D227D" w:rsidR="00D63A53" w:rsidRDefault="00D63A53" w:rsidP="00D63A53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lastRenderedPageBreak/>
              <w:t>20</w:t>
            </w:r>
          </w:p>
        </w:tc>
        <w:tc>
          <w:tcPr>
            <w:tcW w:w="1843" w:type="dxa"/>
            <w:shd w:val="clear" w:color="auto" w:fill="002060"/>
          </w:tcPr>
          <w:p w14:paraId="66F87C01" w14:textId="250491F3" w:rsidR="00D63A53" w:rsidRPr="00FA48A6" w:rsidRDefault="00D63A53" w:rsidP="00D63A53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  <w:r w:rsidRPr="00D63A53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Lek gotowy/</w:t>
            </w:r>
            <w:proofErr w:type="spellStart"/>
            <w:r w:rsidRPr="00D63A53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śsspż</w:t>
            </w:r>
            <w:proofErr w:type="spellEnd"/>
            <w:r w:rsidRPr="00D63A53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 xml:space="preserve"> - moc składników leku </w:t>
            </w:r>
          </w:p>
        </w:tc>
        <w:tc>
          <w:tcPr>
            <w:tcW w:w="992" w:type="dxa"/>
          </w:tcPr>
          <w:p w14:paraId="65BA2992" w14:textId="521EB94D" w:rsidR="00D63A53" w:rsidRDefault="00D63A53" w:rsidP="00D63A53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>B20</w:t>
            </w:r>
          </w:p>
        </w:tc>
        <w:tc>
          <w:tcPr>
            <w:tcW w:w="4253" w:type="dxa"/>
          </w:tcPr>
          <w:p w14:paraId="309B70CA" w14:textId="66388CDF" w:rsidR="00D63A53" w:rsidRPr="00A303E4" w:rsidRDefault="00D63A53" w:rsidP="00D63A53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A303E4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Moc składników leku</w:t>
            </w:r>
          </w:p>
          <w:p w14:paraId="31D9C5DE" w14:textId="77777777" w:rsidR="00D63A53" w:rsidRPr="00A303E4" w:rsidRDefault="00D63A53" w:rsidP="00D63A53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hAnsi="Segoe UI" w:cs="Segoe UI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</w:tcPr>
          <w:p w14:paraId="0A88AAD8" w14:textId="6B8EFA40" w:rsidR="00D63A53" w:rsidRDefault="00D63A53" w:rsidP="00D63A53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</w:t>
            </w:r>
          </w:p>
        </w:tc>
        <w:tc>
          <w:tcPr>
            <w:tcW w:w="850" w:type="dxa"/>
          </w:tcPr>
          <w:p w14:paraId="380EE81A" w14:textId="672352F9" w:rsidR="00D63A53" w:rsidRDefault="00D63A53" w:rsidP="00D63A53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3119" w:type="dxa"/>
          </w:tcPr>
          <w:p w14:paraId="2EEAF9CC" w14:textId="51330B39" w:rsidR="00D63A53" w:rsidRDefault="00D63A53" w:rsidP="00D63A53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842" w:type="dxa"/>
          </w:tcPr>
          <w:p w14:paraId="077DE479" w14:textId="11A33E05" w:rsidR="00D63A53" w:rsidRPr="00D63A53" w:rsidRDefault="00D63A53" w:rsidP="00D63A53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185mg^200mg</w:t>
            </w:r>
          </w:p>
        </w:tc>
      </w:tr>
      <w:tr w:rsidR="00D63A53" w:rsidRPr="00DC68FB" w14:paraId="63D5523E" w14:textId="77777777" w:rsidTr="00697EAB">
        <w:tc>
          <w:tcPr>
            <w:tcW w:w="562" w:type="dxa"/>
            <w:shd w:val="clear" w:color="auto" w:fill="002060"/>
          </w:tcPr>
          <w:p w14:paraId="6AE58D25" w14:textId="1DA2612A" w:rsidR="00D63A53" w:rsidRDefault="00D63A53" w:rsidP="00D63A53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1843" w:type="dxa"/>
            <w:shd w:val="clear" w:color="auto" w:fill="002060"/>
          </w:tcPr>
          <w:p w14:paraId="0364B031" w14:textId="5F7D9579" w:rsidR="00D63A53" w:rsidRPr="00FA48A6" w:rsidRDefault="00D63A53" w:rsidP="00D63A53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  <w:r w:rsidRPr="00D63A53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Lek gotowy/</w:t>
            </w:r>
            <w:proofErr w:type="spellStart"/>
            <w:r w:rsidRPr="00D63A53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śsspż</w:t>
            </w:r>
            <w:proofErr w:type="spellEnd"/>
            <w:r w:rsidRPr="00D63A53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 xml:space="preserve"> - kod postaci</w:t>
            </w:r>
          </w:p>
        </w:tc>
        <w:tc>
          <w:tcPr>
            <w:tcW w:w="992" w:type="dxa"/>
          </w:tcPr>
          <w:p w14:paraId="48C80312" w14:textId="51BF0262" w:rsidR="00D63A53" w:rsidRDefault="00D63A53" w:rsidP="00D63A53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>B21</w:t>
            </w:r>
          </w:p>
        </w:tc>
        <w:tc>
          <w:tcPr>
            <w:tcW w:w="4253" w:type="dxa"/>
          </w:tcPr>
          <w:p w14:paraId="7D6A8031" w14:textId="03DA9EE5" w:rsidR="00D63A53" w:rsidRPr="00A303E4" w:rsidRDefault="00D63A53" w:rsidP="00D63A53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A303E4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Kod postaci leku</w:t>
            </w:r>
          </w:p>
          <w:p w14:paraId="3C2A9704" w14:textId="77777777" w:rsidR="00D63A53" w:rsidRPr="00A303E4" w:rsidRDefault="00D63A53" w:rsidP="00D63A53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hAnsi="Segoe UI" w:cs="Segoe UI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</w:tcPr>
          <w:p w14:paraId="48F04740" w14:textId="36ED1934" w:rsidR="00D63A53" w:rsidRDefault="00D63A53" w:rsidP="00D63A53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850" w:type="dxa"/>
          </w:tcPr>
          <w:p w14:paraId="44EA3113" w14:textId="07BCAA12" w:rsidR="00D63A53" w:rsidRDefault="00D63A53" w:rsidP="00D63A53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3119" w:type="dxa"/>
          </w:tcPr>
          <w:p w14:paraId="67698309" w14:textId="6BD519A0" w:rsidR="00D63A53" w:rsidRDefault="00D63A53" w:rsidP="00D63A53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842" w:type="dxa"/>
          </w:tcPr>
          <w:p w14:paraId="5E0A8A3A" w14:textId="15CE9E95" w:rsidR="00D63A53" w:rsidRPr="00E77347" w:rsidRDefault="00D63A53" w:rsidP="00D63A53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10219000</w:t>
            </w:r>
          </w:p>
          <w:p w14:paraId="55D4E801" w14:textId="77777777" w:rsidR="00D63A53" w:rsidRDefault="00D63A53" w:rsidP="00D63A53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</w:p>
        </w:tc>
      </w:tr>
      <w:tr w:rsidR="00D63A53" w:rsidRPr="00DC68FB" w14:paraId="3E930AF7" w14:textId="77777777" w:rsidTr="00697EAB">
        <w:tc>
          <w:tcPr>
            <w:tcW w:w="562" w:type="dxa"/>
            <w:shd w:val="clear" w:color="auto" w:fill="002060"/>
          </w:tcPr>
          <w:p w14:paraId="75FBC670" w14:textId="647F7546" w:rsidR="00D63A53" w:rsidRPr="00145041" w:rsidRDefault="00D63A53" w:rsidP="00D63A53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1843" w:type="dxa"/>
            <w:shd w:val="clear" w:color="auto" w:fill="002060"/>
          </w:tcPr>
          <w:p w14:paraId="56F8B7A4" w14:textId="158F1036" w:rsidR="00D63A53" w:rsidRPr="00E77347" w:rsidRDefault="00D63A53" w:rsidP="00D63A53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  <w:r w:rsidRPr="00D63A53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Lek gotowy/</w:t>
            </w:r>
            <w:proofErr w:type="spellStart"/>
            <w:r w:rsidRPr="00D63A53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śsspż</w:t>
            </w:r>
            <w:proofErr w:type="spellEnd"/>
            <w:r w:rsidRPr="00D63A53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 xml:space="preserve"> - ilość substancji czynnej</w:t>
            </w:r>
          </w:p>
        </w:tc>
        <w:tc>
          <w:tcPr>
            <w:tcW w:w="992" w:type="dxa"/>
          </w:tcPr>
          <w:p w14:paraId="1EA9F036" w14:textId="63682580" w:rsidR="00D63A53" w:rsidRDefault="00D63A53" w:rsidP="00D63A53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>B22</w:t>
            </w:r>
          </w:p>
        </w:tc>
        <w:tc>
          <w:tcPr>
            <w:tcW w:w="4253" w:type="dxa"/>
          </w:tcPr>
          <w:p w14:paraId="120AB739" w14:textId="352B8661" w:rsidR="00D63A53" w:rsidRPr="00E77347" w:rsidRDefault="00D63A53" w:rsidP="00D63A53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I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lość substancji czynnej</w:t>
            </w:r>
            <w:r w:rsidR="00153412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(wartość)</w:t>
            </w:r>
          </w:p>
          <w:p w14:paraId="78711517" w14:textId="77777777" w:rsidR="00D63A53" w:rsidRDefault="00D63A53" w:rsidP="00D63A53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</w:tcPr>
          <w:p w14:paraId="25430C84" w14:textId="71EED67C" w:rsidR="00D63A53" w:rsidRDefault="00D63A53" w:rsidP="00D63A53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850" w:type="dxa"/>
          </w:tcPr>
          <w:p w14:paraId="1843F2DB" w14:textId="520ACF23" w:rsidR="00D63A53" w:rsidRDefault="00D63A53" w:rsidP="00D63A53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3119" w:type="dxa"/>
          </w:tcPr>
          <w:p w14:paraId="01C8794E" w14:textId="03B95347" w:rsidR="00D63A53" w:rsidRPr="001E6485" w:rsidRDefault="00D63A53" w:rsidP="00D63A53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842" w:type="dxa"/>
          </w:tcPr>
          <w:p w14:paraId="453F0493" w14:textId="6E69BDFA" w:rsidR="00D63A53" w:rsidRPr="00E77347" w:rsidRDefault="00D63A53" w:rsidP="00D63A53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100</w:t>
            </w:r>
          </w:p>
          <w:p w14:paraId="02E24C3A" w14:textId="77777777" w:rsidR="00D63A53" w:rsidRDefault="00D63A53" w:rsidP="00D63A53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</w:p>
        </w:tc>
      </w:tr>
      <w:tr w:rsidR="00D63A53" w:rsidRPr="00DC68FB" w14:paraId="254DEB9C" w14:textId="77777777" w:rsidTr="00D63A53">
        <w:trPr>
          <w:trHeight w:val="372"/>
        </w:trPr>
        <w:tc>
          <w:tcPr>
            <w:tcW w:w="14170" w:type="dxa"/>
            <w:gridSpan w:val="8"/>
            <w:shd w:val="clear" w:color="auto" w:fill="002060"/>
          </w:tcPr>
          <w:p w14:paraId="6D2FA2CD" w14:textId="7DB9397E" w:rsidR="00D63A53" w:rsidRPr="00E77347" w:rsidRDefault="00D63A53" w:rsidP="00D63A53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E77347">
              <w:rPr>
                <w:rFonts w:ascii="Segoe UI" w:eastAsia="Calibri" w:hAnsi="Segoe UI" w:cs="Segoe UI"/>
                <w:b/>
                <w:bCs/>
                <w:sz w:val="18"/>
                <w:szCs w:val="18"/>
                <w:u w:val="single"/>
                <w:lang w:eastAsia="pl-PL"/>
              </w:rPr>
              <w:t>WYR</w:t>
            </w:r>
            <w:r>
              <w:rPr>
                <w:rFonts w:ascii="Segoe UI" w:eastAsia="Calibri" w:hAnsi="Segoe UI" w:cs="Segoe UI"/>
                <w:b/>
                <w:bCs/>
                <w:sz w:val="18"/>
                <w:szCs w:val="18"/>
                <w:u w:val="single"/>
                <w:lang w:eastAsia="pl-PL"/>
              </w:rPr>
              <w:t>Ó</w:t>
            </w:r>
            <w:r w:rsidRPr="00E77347">
              <w:rPr>
                <w:rFonts w:ascii="Segoe UI" w:eastAsia="Calibri" w:hAnsi="Segoe UI" w:cs="Segoe UI"/>
                <w:b/>
                <w:bCs/>
                <w:sz w:val="18"/>
                <w:szCs w:val="18"/>
                <w:u w:val="single"/>
                <w:lang w:eastAsia="pl-PL"/>
              </w:rPr>
              <w:t xml:space="preserve">B (gdy </w:t>
            </w:r>
            <w:r w:rsidR="003B7892">
              <w:rPr>
                <w:rFonts w:ascii="Segoe UI" w:eastAsia="Calibri" w:hAnsi="Segoe UI" w:cs="Segoe UI"/>
                <w:b/>
                <w:bCs/>
                <w:sz w:val="18"/>
                <w:szCs w:val="18"/>
                <w:u w:val="single"/>
                <w:lang w:eastAsia="pl-PL"/>
              </w:rPr>
              <w:t>„</w:t>
            </w:r>
            <w:r w:rsidR="003B7892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 xml:space="preserve">Recepta- rodzaj leku” </w:t>
            </w:r>
            <w:r w:rsidRPr="00E77347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W)</w:t>
            </w:r>
          </w:p>
          <w:p w14:paraId="1D035E86" w14:textId="77777777" w:rsidR="00D63A53" w:rsidRPr="00D63A53" w:rsidRDefault="00D63A53" w:rsidP="00D63A53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Segoe UI" w:hAnsi="Segoe UI" w:cs="Segoe UI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3B7892" w:rsidRPr="00DC68FB" w14:paraId="239F764B" w14:textId="77777777" w:rsidTr="00697EAB">
        <w:tc>
          <w:tcPr>
            <w:tcW w:w="562" w:type="dxa"/>
            <w:shd w:val="clear" w:color="auto" w:fill="002060"/>
          </w:tcPr>
          <w:p w14:paraId="0FBD06F1" w14:textId="5AE5DBF6" w:rsidR="003B7892" w:rsidRPr="00145041" w:rsidRDefault="003B7892" w:rsidP="003B7892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15a</w:t>
            </w:r>
          </w:p>
        </w:tc>
        <w:tc>
          <w:tcPr>
            <w:tcW w:w="1843" w:type="dxa"/>
            <w:shd w:val="clear" w:color="auto" w:fill="002060"/>
          </w:tcPr>
          <w:p w14:paraId="61C00398" w14:textId="03CF9462" w:rsidR="003B7892" w:rsidRPr="00E77347" w:rsidRDefault="003B7892" w:rsidP="003B7892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  <w:r w:rsidRPr="003B7892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Wyr</w:t>
            </w:r>
            <w:r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ó</w:t>
            </w:r>
            <w:r w:rsidRPr="003B7892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 xml:space="preserve">b - </w:t>
            </w:r>
            <w:proofErr w:type="spellStart"/>
            <w:r w:rsidRPr="003B7892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ean</w:t>
            </w:r>
            <w:proofErr w:type="spellEnd"/>
            <w:r w:rsidRPr="003B7892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 xml:space="preserve"> o</w:t>
            </w:r>
            <w:r w:rsidRPr="00D63A53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pakowania</w:t>
            </w:r>
          </w:p>
        </w:tc>
        <w:tc>
          <w:tcPr>
            <w:tcW w:w="992" w:type="dxa"/>
          </w:tcPr>
          <w:p w14:paraId="1E56D954" w14:textId="444270B6" w:rsidR="003B7892" w:rsidRDefault="003B7892" w:rsidP="003B7892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>B15</w:t>
            </w:r>
          </w:p>
        </w:tc>
        <w:tc>
          <w:tcPr>
            <w:tcW w:w="4253" w:type="dxa"/>
          </w:tcPr>
          <w:p w14:paraId="78ED2BA3" w14:textId="61F8A449" w:rsidR="003B7892" w:rsidRPr="00E77347" w:rsidRDefault="003B7892" w:rsidP="003B7892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N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umer </w:t>
            </w:r>
            <w:proofErr w:type="spellStart"/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ean</w:t>
            </w:r>
            <w:proofErr w:type="spellEnd"/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opakowania</w:t>
            </w:r>
          </w:p>
          <w:p w14:paraId="04DC2FB4" w14:textId="77777777" w:rsidR="003B7892" w:rsidRDefault="003B7892" w:rsidP="003B7892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</w:tcPr>
          <w:p w14:paraId="0E1ECB1C" w14:textId="1FD720A0" w:rsidR="003B7892" w:rsidRDefault="003B7892" w:rsidP="003B7892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850" w:type="dxa"/>
          </w:tcPr>
          <w:p w14:paraId="4E62A5EC" w14:textId="7A84C119" w:rsidR="003B7892" w:rsidRDefault="003B7892" w:rsidP="003B7892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3119" w:type="dxa"/>
          </w:tcPr>
          <w:p w14:paraId="398423C7" w14:textId="51F0CF05" w:rsidR="003B7892" w:rsidRPr="001E6485" w:rsidRDefault="003B7892" w:rsidP="003B7892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842" w:type="dxa"/>
          </w:tcPr>
          <w:p w14:paraId="1D5D695A" w14:textId="53750D5C" w:rsidR="003B7892" w:rsidRDefault="005865E0" w:rsidP="003B7892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 w:rsidRPr="005865E0"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5909890014958</w:t>
            </w:r>
          </w:p>
        </w:tc>
      </w:tr>
      <w:tr w:rsidR="003B7892" w:rsidRPr="00DC68FB" w14:paraId="3ED723C4" w14:textId="77777777" w:rsidTr="00697EAB">
        <w:tc>
          <w:tcPr>
            <w:tcW w:w="562" w:type="dxa"/>
            <w:shd w:val="clear" w:color="auto" w:fill="002060"/>
          </w:tcPr>
          <w:p w14:paraId="65E14937" w14:textId="342EE26A" w:rsidR="003B7892" w:rsidRPr="00145041" w:rsidRDefault="003B7892" w:rsidP="003B7892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16a</w:t>
            </w:r>
          </w:p>
        </w:tc>
        <w:tc>
          <w:tcPr>
            <w:tcW w:w="1843" w:type="dxa"/>
            <w:shd w:val="clear" w:color="auto" w:fill="002060"/>
          </w:tcPr>
          <w:p w14:paraId="0EC2C0A3" w14:textId="7C801442" w:rsidR="003B7892" w:rsidRPr="00E77347" w:rsidRDefault="003B7892" w:rsidP="003B7892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  <w:r w:rsidRPr="003B7892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Wyr</w:t>
            </w:r>
            <w:r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ó</w:t>
            </w:r>
            <w:r w:rsidRPr="003B7892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b - ilość wyrobu</w:t>
            </w:r>
          </w:p>
        </w:tc>
        <w:tc>
          <w:tcPr>
            <w:tcW w:w="992" w:type="dxa"/>
          </w:tcPr>
          <w:p w14:paraId="6064F824" w14:textId="4BF42038" w:rsidR="003B7892" w:rsidRDefault="003B7892" w:rsidP="003B7892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>B16</w:t>
            </w:r>
          </w:p>
        </w:tc>
        <w:tc>
          <w:tcPr>
            <w:tcW w:w="4253" w:type="dxa"/>
          </w:tcPr>
          <w:p w14:paraId="69ECDA0C" w14:textId="5C05AD1F" w:rsidR="003B7892" w:rsidRPr="00E77347" w:rsidRDefault="003B7892" w:rsidP="003B7892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I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lość wyrobu (wartość)</w:t>
            </w:r>
          </w:p>
          <w:p w14:paraId="1C906F7F" w14:textId="77777777" w:rsidR="003B7892" w:rsidRDefault="003B7892" w:rsidP="003B7892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</w:tcPr>
          <w:p w14:paraId="6C121C9F" w14:textId="7548AAAF" w:rsidR="003B7892" w:rsidRDefault="003B7892" w:rsidP="003B7892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</w:t>
            </w:r>
          </w:p>
        </w:tc>
        <w:tc>
          <w:tcPr>
            <w:tcW w:w="850" w:type="dxa"/>
          </w:tcPr>
          <w:p w14:paraId="0DE0F687" w14:textId="216A2BEF" w:rsidR="003B7892" w:rsidRDefault="003B7892" w:rsidP="003B7892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3119" w:type="dxa"/>
          </w:tcPr>
          <w:p w14:paraId="0A5E48C7" w14:textId="0124410D" w:rsidR="003B7892" w:rsidRPr="001E6485" w:rsidRDefault="003B7892" w:rsidP="003B7892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842" w:type="dxa"/>
          </w:tcPr>
          <w:p w14:paraId="5E1AA274" w14:textId="1FB0DD2C" w:rsidR="003B7892" w:rsidRDefault="005865E0" w:rsidP="003B7892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1</w:t>
            </w:r>
          </w:p>
        </w:tc>
      </w:tr>
      <w:tr w:rsidR="003B7892" w:rsidRPr="00DC68FB" w14:paraId="36D671E6" w14:textId="77777777" w:rsidTr="00697EAB">
        <w:tc>
          <w:tcPr>
            <w:tcW w:w="562" w:type="dxa"/>
            <w:shd w:val="clear" w:color="auto" w:fill="002060"/>
          </w:tcPr>
          <w:p w14:paraId="233AAC00" w14:textId="5B0BD16C" w:rsidR="003B7892" w:rsidRDefault="003B7892" w:rsidP="003B7892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17a</w:t>
            </w:r>
          </w:p>
          <w:p w14:paraId="7E38ACC7" w14:textId="52C679C7" w:rsidR="003B7892" w:rsidRPr="00145041" w:rsidRDefault="003B7892" w:rsidP="003B7892">
            <w:pPr>
              <w:spacing w:before="40" w:after="4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002060"/>
          </w:tcPr>
          <w:p w14:paraId="5F494893" w14:textId="5B24DF86" w:rsidR="003B7892" w:rsidRPr="00E77347" w:rsidRDefault="003B7892" w:rsidP="003B7892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  <w:r w:rsidRPr="00E77347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Wyr</w:t>
            </w:r>
            <w:r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ó</w:t>
            </w:r>
            <w:r w:rsidRPr="00E77347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 xml:space="preserve">b - nazwa wyrobu  </w:t>
            </w:r>
          </w:p>
        </w:tc>
        <w:tc>
          <w:tcPr>
            <w:tcW w:w="992" w:type="dxa"/>
          </w:tcPr>
          <w:p w14:paraId="19721A07" w14:textId="674555F3" w:rsidR="003B7892" w:rsidRDefault="003B7892" w:rsidP="003B7892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>B17</w:t>
            </w:r>
          </w:p>
        </w:tc>
        <w:tc>
          <w:tcPr>
            <w:tcW w:w="4253" w:type="dxa"/>
          </w:tcPr>
          <w:p w14:paraId="319AA646" w14:textId="302E50AE" w:rsidR="003B7892" w:rsidRPr="00E77347" w:rsidRDefault="003B7892" w:rsidP="003B7892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N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azwa wyrobu</w:t>
            </w:r>
          </w:p>
          <w:p w14:paraId="495D443A" w14:textId="77777777" w:rsidR="003B7892" w:rsidRDefault="003B7892" w:rsidP="003B7892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</w:tcPr>
          <w:p w14:paraId="1A0F3C11" w14:textId="315627FA" w:rsidR="003B7892" w:rsidRDefault="003B7892" w:rsidP="003B7892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</w:t>
            </w:r>
          </w:p>
        </w:tc>
        <w:tc>
          <w:tcPr>
            <w:tcW w:w="850" w:type="dxa"/>
          </w:tcPr>
          <w:p w14:paraId="5580073B" w14:textId="66E03F4D" w:rsidR="003B7892" w:rsidRDefault="003B7892" w:rsidP="003B7892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3119" w:type="dxa"/>
          </w:tcPr>
          <w:p w14:paraId="2BA23EF9" w14:textId="43E953ED" w:rsidR="003B7892" w:rsidRPr="001E6485" w:rsidRDefault="003B7892" w:rsidP="003B7892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842" w:type="dxa"/>
          </w:tcPr>
          <w:p w14:paraId="0A569673" w14:textId="4737AD6B" w:rsidR="003B7892" w:rsidRDefault="005865E0" w:rsidP="003B7892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proofErr w:type="spellStart"/>
            <w:r w:rsidRPr="005865E0"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Nutrison</w:t>
            </w:r>
            <w:proofErr w:type="spellEnd"/>
            <w:r w:rsidRPr="005865E0"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 xml:space="preserve"> Advanced </w:t>
            </w:r>
            <w:proofErr w:type="spellStart"/>
            <w:r w:rsidRPr="005865E0"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Protison</w:t>
            </w:r>
            <w:proofErr w:type="spellEnd"/>
            <w:r w:rsidRPr="005865E0"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 xml:space="preserve"> płyn 500ml</w:t>
            </w:r>
          </w:p>
        </w:tc>
      </w:tr>
      <w:tr w:rsidR="003B7892" w:rsidRPr="00DC68FB" w14:paraId="2638EC54" w14:textId="77777777" w:rsidTr="00697EAB">
        <w:tc>
          <w:tcPr>
            <w:tcW w:w="562" w:type="dxa"/>
            <w:shd w:val="clear" w:color="auto" w:fill="002060"/>
          </w:tcPr>
          <w:p w14:paraId="5C062040" w14:textId="46849168" w:rsidR="003B7892" w:rsidRDefault="003B7892" w:rsidP="003B7892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18a</w:t>
            </w:r>
          </w:p>
        </w:tc>
        <w:tc>
          <w:tcPr>
            <w:tcW w:w="1843" w:type="dxa"/>
            <w:shd w:val="clear" w:color="auto" w:fill="002060"/>
          </w:tcPr>
          <w:p w14:paraId="72101788" w14:textId="76B3D1D7" w:rsidR="003B7892" w:rsidRPr="00E77347" w:rsidRDefault="003B7892" w:rsidP="003B7892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  <w:r w:rsidRPr="003B7892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Wyr</w:t>
            </w:r>
            <w:r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ó</w:t>
            </w:r>
            <w:r w:rsidRPr="003B7892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b - wielkość opakowania</w:t>
            </w:r>
          </w:p>
        </w:tc>
        <w:tc>
          <w:tcPr>
            <w:tcW w:w="992" w:type="dxa"/>
          </w:tcPr>
          <w:p w14:paraId="6E63A5E7" w14:textId="3973C0DC" w:rsidR="003B7892" w:rsidRDefault="003B7892" w:rsidP="003B7892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>B18</w:t>
            </w:r>
          </w:p>
        </w:tc>
        <w:tc>
          <w:tcPr>
            <w:tcW w:w="4253" w:type="dxa"/>
          </w:tcPr>
          <w:p w14:paraId="6F13ED70" w14:textId="34D6AE42" w:rsidR="003B7892" w:rsidRPr="00E77347" w:rsidRDefault="003B7892" w:rsidP="003B7892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W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ielkość opakowania</w:t>
            </w:r>
            <w:r w:rsidR="00A92EEE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(wartość</w:t>
            </w:r>
            <w:r w:rsidR="00756B3F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)</w:t>
            </w:r>
            <w:r w:rsidR="00A92EEE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</w:t>
            </w:r>
          </w:p>
          <w:p w14:paraId="7FE08587" w14:textId="77777777" w:rsidR="003B7892" w:rsidRDefault="003B7892" w:rsidP="003B7892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</w:tcPr>
          <w:p w14:paraId="636F7A8F" w14:textId="00BF9A8C" w:rsidR="003B7892" w:rsidRDefault="003B7892" w:rsidP="003B7892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</w:t>
            </w:r>
          </w:p>
        </w:tc>
        <w:tc>
          <w:tcPr>
            <w:tcW w:w="850" w:type="dxa"/>
          </w:tcPr>
          <w:p w14:paraId="46BDBD28" w14:textId="69458010" w:rsidR="003B7892" w:rsidRDefault="003B7892" w:rsidP="003B7892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3119" w:type="dxa"/>
          </w:tcPr>
          <w:p w14:paraId="780E6F02" w14:textId="2A4EE544" w:rsidR="003B7892" w:rsidRPr="001E6485" w:rsidRDefault="003B7892" w:rsidP="003B7892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842" w:type="dxa"/>
          </w:tcPr>
          <w:p w14:paraId="5CC5AADE" w14:textId="61073A9D" w:rsidR="003B7892" w:rsidRDefault="001E6621" w:rsidP="001E6621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60</w:t>
            </w:r>
          </w:p>
        </w:tc>
      </w:tr>
      <w:tr w:rsidR="003B7892" w:rsidRPr="00DC68FB" w14:paraId="07422B92" w14:textId="77777777" w:rsidTr="00697EAB">
        <w:tc>
          <w:tcPr>
            <w:tcW w:w="562" w:type="dxa"/>
            <w:shd w:val="clear" w:color="auto" w:fill="002060"/>
          </w:tcPr>
          <w:p w14:paraId="6021F6D7" w14:textId="6F3AE58E" w:rsidR="003B7892" w:rsidRDefault="003B7892" w:rsidP="003B7892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19a</w:t>
            </w:r>
          </w:p>
        </w:tc>
        <w:tc>
          <w:tcPr>
            <w:tcW w:w="1843" w:type="dxa"/>
            <w:shd w:val="clear" w:color="auto" w:fill="002060"/>
          </w:tcPr>
          <w:p w14:paraId="12077C63" w14:textId="65D90279" w:rsidR="003B7892" w:rsidRPr="00E77347" w:rsidRDefault="003B7892" w:rsidP="003B7892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  <w:r w:rsidRPr="00E77347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Wyr</w:t>
            </w:r>
            <w:r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ó</w:t>
            </w:r>
            <w:r w:rsidRPr="00E77347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b - kod postaci</w:t>
            </w:r>
          </w:p>
        </w:tc>
        <w:tc>
          <w:tcPr>
            <w:tcW w:w="992" w:type="dxa"/>
          </w:tcPr>
          <w:p w14:paraId="443B931E" w14:textId="3763D89C" w:rsidR="003B7892" w:rsidRDefault="003B7892" w:rsidP="003B7892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>B19</w:t>
            </w:r>
          </w:p>
        </w:tc>
        <w:tc>
          <w:tcPr>
            <w:tcW w:w="4253" w:type="dxa"/>
          </w:tcPr>
          <w:p w14:paraId="719A54DA" w14:textId="710C6CD2" w:rsidR="003B7892" w:rsidRPr="00E77347" w:rsidRDefault="003B7892" w:rsidP="003B7892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K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od postaci wyrobu</w:t>
            </w:r>
          </w:p>
          <w:p w14:paraId="3C87C5BB" w14:textId="77777777" w:rsidR="003B7892" w:rsidRDefault="003B7892" w:rsidP="003B7892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</w:tcPr>
          <w:p w14:paraId="3FB97CFC" w14:textId="7FE79A9B" w:rsidR="003B7892" w:rsidRDefault="003B7892" w:rsidP="003B7892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850" w:type="dxa"/>
          </w:tcPr>
          <w:p w14:paraId="49FCB885" w14:textId="2FBE3A6B" w:rsidR="003B7892" w:rsidRDefault="003B7892" w:rsidP="003B7892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3119" w:type="dxa"/>
          </w:tcPr>
          <w:p w14:paraId="7F3FB282" w14:textId="2FD3F71C" w:rsidR="003B7892" w:rsidRPr="001E6485" w:rsidRDefault="003B7892" w:rsidP="003B7892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842" w:type="dxa"/>
          </w:tcPr>
          <w:p w14:paraId="49B03085" w14:textId="78B5E67B" w:rsidR="003B7892" w:rsidRDefault="005865E0" w:rsidP="003B7892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 w:rsidRPr="005865E0"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10104000</w:t>
            </w:r>
          </w:p>
        </w:tc>
      </w:tr>
      <w:tr w:rsidR="003B7892" w:rsidRPr="00DC68FB" w14:paraId="2DA5E361" w14:textId="77777777" w:rsidTr="003B7892">
        <w:trPr>
          <w:trHeight w:val="394"/>
        </w:trPr>
        <w:tc>
          <w:tcPr>
            <w:tcW w:w="14170" w:type="dxa"/>
            <w:gridSpan w:val="8"/>
            <w:shd w:val="clear" w:color="auto" w:fill="002060"/>
          </w:tcPr>
          <w:p w14:paraId="1AB505A2" w14:textId="7D69EDCE" w:rsidR="003B7892" w:rsidRDefault="003B7892" w:rsidP="003B7892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 w:rsidRPr="003B7892">
              <w:rPr>
                <w:rFonts w:ascii="Segoe UI" w:hAnsi="Segoe UI" w:cs="Segoe UI"/>
                <w:b/>
                <w:bCs/>
                <w:color w:val="FFFFFF" w:themeColor="background1"/>
                <w:sz w:val="18"/>
                <w:szCs w:val="18"/>
                <w:u w:val="single"/>
                <w:lang w:eastAsia="pl-PL"/>
              </w:rPr>
              <w:t xml:space="preserve">LEK RECEPTUROWY (gdy </w:t>
            </w:r>
            <w:r>
              <w:rPr>
                <w:rFonts w:ascii="Segoe UI" w:hAnsi="Segoe UI" w:cs="Segoe UI"/>
                <w:b/>
                <w:bCs/>
                <w:color w:val="FFFFFF" w:themeColor="background1"/>
                <w:sz w:val="18"/>
                <w:szCs w:val="18"/>
                <w:u w:val="single"/>
                <w:lang w:eastAsia="pl-PL"/>
              </w:rPr>
              <w:t>„</w:t>
            </w:r>
            <w:r w:rsidRPr="003B7892">
              <w:rPr>
                <w:rFonts w:ascii="Segoe UI" w:hAnsi="Segoe UI" w:cs="Segoe UI"/>
                <w:b/>
                <w:bCs/>
                <w:color w:val="FFFFFF" w:themeColor="background1"/>
                <w:sz w:val="18"/>
                <w:szCs w:val="18"/>
                <w:lang w:eastAsia="pl-PL"/>
              </w:rPr>
              <w:t>Recepta- rodzaj leku</w:t>
            </w:r>
            <w:r>
              <w:rPr>
                <w:rFonts w:ascii="Segoe UI" w:hAnsi="Segoe UI" w:cs="Segoe UI"/>
                <w:b/>
                <w:bCs/>
                <w:color w:val="FFFFFF" w:themeColor="background1"/>
                <w:sz w:val="18"/>
                <w:szCs w:val="18"/>
                <w:lang w:eastAsia="pl-PL"/>
              </w:rPr>
              <w:t xml:space="preserve">” </w:t>
            </w:r>
            <w:r w:rsidRPr="003B7892">
              <w:rPr>
                <w:rFonts w:ascii="Segoe UI" w:hAnsi="Segoe UI" w:cs="Segoe UI"/>
                <w:b/>
                <w:bCs/>
                <w:color w:val="FFFFFF" w:themeColor="background1"/>
                <w:sz w:val="18"/>
                <w:szCs w:val="18"/>
                <w:lang w:eastAsia="pl-PL"/>
              </w:rPr>
              <w:t>R)</w:t>
            </w:r>
          </w:p>
        </w:tc>
      </w:tr>
      <w:tr w:rsidR="001E6621" w:rsidRPr="00DC68FB" w14:paraId="1AB27D33" w14:textId="77777777" w:rsidTr="00697EAB">
        <w:tc>
          <w:tcPr>
            <w:tcW w:w="562" w:type="dxa"/>
            <w:shd w:val="clear" w:color="auto" w:fill="002060"/>
          </w:tcPr>
          <w:p w14:paraId="7C12EA00" w14:textId="57515081" w:rsidR="001E6621" w:rsidRPr="00145041" w:rsidRDefault="001E6621" w:rsidP="001E6621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15b</w:t>
            </w:r>
          </w:p>
        </w:tc>
        <w:tc>
          <w:tcPr>
            <w:tcW w:w="1843" w:type="dxa"/>
            <w:shd w:val="clear" w:color="auto" w:fill="002060"/>
          </w:tcPr>
          <w:p w14:paraId="7CA805A5" w14:textId="63327510" w:rsidR="001E6621" w:rsidRPr="00E77347" w:rsidRDefault="001E6621" w:rsidP="001E6621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  <w:r w:rsidRPr="003B7892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Recepturowy - nazwa receptury</w:t>
            </w:r>
          </w:p>
        </w:tc>
        <w:tc>
          <w:tcPr>
            <w:tcW w:w="992" w:type="dxa"/>
          </w:tcPr>
          <w:p w14:paraId="54ED90B0" w14:textId="1CBC0791" w:rsidR="001E6621" w:rsidRDefault="001E6621" w:rsidP="001E6621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>B15</w:t>
            </w:r>
          </w:p>
        </w:tc>
        <w:tc>
          <w:tcPr>
            <w:tcW w:w="4253" w:type="dxa"/>
          </w:tcPr>
          <w:p w14:paraId="38D4929E" w14:textId="22132863" w:rsidR="001E6621" w:rsidRPr="003B7892" w:rsidRDefault="001E6621" w:rsidP="001E6621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3B7892">
              <w:rPr>
                <w:rFonts w:ascii="Segoe UI" w:hAnsi="Segoe UI" w:cs="Segoe UI"/>
                <w:bCs/>
                <w:color w:val="000000"/>
                <w:sz w:val="18"/>
                <w:szCs w:val="18"/>
                <w:lang w:eastAsia="pl-PL"/>
              </w:rPr>
              <w:t>N</w:t>
            </w:r>
            <w:r w:rsidRPr="003B7892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azwa receptury</w:t>
            </w:r>
          </w:p>
        </w:tc>
        <w:tc>
          <w:tcPr>
            <w:tcW w:w="709" w:type="dxa"/>
          </w:tcPr>
          <w:p w14:paraId="4E0999B4" w14:textId="77276BFE" w:rsidR="001E6621" w:rsidRDefault="001E6621" w:rsidP="001E6621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</w:t>
            </w:r>
          </w:p>
        </w:tc>
        <w:tc>
          <w:tcPr>
            <w:tcW w:w="850" w:type="dxa"/>
          </w:tcPr>
          <w:p w14:paraId="615A7437" w14:textId="1C15F838" w:rsidR="001E6621" w:rsidRDefault="001E6621" w:rsidP="001E6621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3119" w:type="dxa"/>
          </w:tcPr>
          <w:p w14:paraId="66295C69" w14:textId="11E045A0" w:rsidR="001E6621" w:rsidRPr="001E6485" w:rsidRDefault="001E6621" w:rsidP="001E6621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842" w:type="dxa"/>
          </w:tcPr>
          <w:p w14:paraId="5BCB20B4" w14:textId="6D607D83" w:rsidR="001E6621" w:rsidRDefault="001E6621" w:rsidP="001E6621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 w:rsidRPr="00273953"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Maść  opakowanie maści</w:t>
            </w:r>
          </w:p>
        </w:tc>
      </w:tr>
      <w:tr w:rsidR="001E6621" w:rsidRPr="00DC68FB" w14:paraId="3342F534" w14:textId="77777777" w:rsidTr="00697EAB">
        <w:tc>
          <w:tcPr>
            <w:tcW w:w="562" w:type="dxa"/>
            <w:shd w:val="clear" w:color="auto" w:fill="002060"/>
          </w:tcPr>
          <w:p w14:paraId="53A29EBE" w14:textId="67DD55AF" w:rsidR="001E6621" w:rsidRPr="00145041" w:rsidRDefault="001E6621" w:rsidP="001E6621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16b</w:t>
            </w:r>
          </w:p>
        </w:tc>
        <w:tc>
          <w:tcPr>
            <w:tcW w:w="1843" w:type="dxa"/>
            <w:shd w:val="clear" w:color="auto" w:fill="002060"/>
          </w:tcPr>
          <w:p w14:paraId="20B0C514" w14:textId="01BE3595" w:rsidR="001E6621" w:rsidRPr="00E77347" w:rsidRDefault="001E6621" w:rsidP="001E6621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  <w:r w:rsidRPr="003B7892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Recepturowy - ilość składników</w:t>
            </w:r>
          </w:p>
        </w:tc>
        <w:tc>
          <w:tcPr>
            <w:tcW w:w="992" w:type="dxa"/>
          </w:tcPr>
          <w:p w14:paraId="388552E1" w14:textId="63D5435F" w:rsidR="001E6621" w:rsidRDefault="001E6621" w:rsidP="001E6621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>B16</w:t>
            </w:r>
          </w:p>
        </w:tc>
        <w:tc>
          <w:tcPr>
            <w:tcW w:w="4253" w:type="dxa"/>
          </w:tcPr>
          <w:p w14:paraId="6DC94792" w14:textId="1D7FD18E" w:rsidR="001E6621" w:rsidRDefault="001E6621" w:rsidP="001E6621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I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lość wszystkich 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składników użytych w recepturze</w:t>
            </w:r>
          </w:p>
        </w:tc>
        <w:tc>
          <w:tcPr>
            <w:tcW w:w="709" w:type="dxa"/>
          </w:tcPr>
          <w:p w14:paraId="5DCB90F7" w14:textId="6F2BCC30" w:rsidR="001E6621" w:rsidRDefault="001E6621" w:rsidP="001E6621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</w:t>
            </w:r>
          </w:p>
        </w:tc>
        <w:tc>
          <w:tcPr>
            <w:tcW w:w="850" w:type="dxa"/>
          </w:tcPr>
          <w:p w14:paraId="65854758" w14:textId="7E4546BE" w:rsidR="001E6621" w:rsidRDefault="001E6621" w:rsidP="001E6621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3119" w:type="dxa"/>
          </w:tcPr>
          <w:p w14:paraId="450EDF39" w14:textId="42B7EA39" w:rsidR="001E6621" w:rsidRPr="001E6485" w:rsidRDefault="001E6621" w:rsidP="001E6621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842" w:type="dxa"/>
          </w:tcPr>
          <w:p w14:paraId="669668E5" w14:textId="29BBFAAF" w:rsidR="001E6621" w:rsidRDefault="001E6621" w:rsidP="001E6621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2</w:t>
            </w:r>
          </w:p>
        </w:tc>
      </w:tr>
      <w:tr w:rsidR="001E6621" w:rsidRPr="00DC68FB" w14:paraId="2DFB98A2" w14:textId="77777777" w:rsidTr="00697EAB">
        <w:tc>
          <w:tcPr>
            <w:tcW w:w="562" w:type="dxa"/>
            <w:shd w:val="clear" w:color="auto" w:fill="002060"/>
          </w:tcPr>
          <w:p w14:paraId="48ECD08A" w14:textId="797101A1" w:rsidR="001E6621" w:rsidRPr="00145041" w:rsidRDefault="001E6621" w:rsidP="001E6621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17c</w:t>
            </w:r>
          </w:p>
        </w:tc>
        <w:tc>
          <w:tcPr>
            <w:tcW w:w="1843" w:type="dxa"/>
            <w:shd w:val="clear" w:color="auto" w:fill="002060"/>
          </w:tcPr>
          <w:p w14:paraId="40092995" w14:textId="3D5EEAA3" w:rsidR="001E6621" w:rsidRPr="00E77347" w:rsidRDefault="001E6621" w:rsidP="001E6621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  <w:r w:rsidRPr="00E77347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Recepturowy - ilość receptury</w:t>
            </w:r>
          </w:p>
        </w:tc>
        <w:tc>
          <w:tcPr>
            <w:tcW w:w="992" w:type="dxa"/>
          </w:tcPr>
          <w:p w14:paraId="3A8CFEBD" w14:textId="411FBCD8" w:rsidR="001E6621" w:rsidRDefault="001E6621" w:rsidP="001E6621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>B17</w:t>
            </w:r>
          </w:p>
        </w:tc>
        <w:tc>
          <w:tcPr>
            <w:tcW w:w="4253" w:type="dxa"/>
          </w:tcPr>
          <w:p w14:paraId="4E1568AF" w14:textId="23E1F65C" w:rsidR="001E6621" w:rsidRDefault="001E6621" w:rsidP="001E6621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I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lość 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receptury (wartość + jednostka)</w:t>
            </w:r>
          </w:p>
        </w:tc>
        <w:tc>
          <w:tcPr>
            <w:tcW w:w="709" w:type="dxa"/>
          </w:tcPr>
          <w:p w14:paraId="265DDB1E" w14:textId="24A168A5" w:rsidR="001E6621" w:rsidRDefault="001E6621" w:rsidP="001E6621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</w:t>
            </w:r>
          </w:p>
        </w:tc>
        <w:tc>
          <w:tcPr>
            <w:tcW w:w="850" w:type="dxa"/>
          </w:tcPr>
          <w:p w14:paraId="79ABC3B2" w14:textId="5F3856E9" w:rsidR="001E6621" w:rsidRDefault="001E6621" w:rsidP="001E6621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3119" w:type="dxa"/>
          </w:tcPr>
          <w:p w14:paraId="4D7F6D8A" w14:textId="0F6B01BD" w:rsidR="001E6621" w:rsidRPr="001E6485" w:rsidRDefault="001E6621" w:rsidP="001E6621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842" w:type="dxa"/>
          </w:tcPr>
          <w:p w14:paraId="2C9A13F0" w14:textId="2B8CDB39" w:rsidR="001E6621" w:rsidRDefault="001E6621" w:rsidP="001E6621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100ml</w:t>
            </w:r>
          </w:p>
        </w:tc>
      </w:tr>
      <w:tr w:rsidR="001E6621" w:rsidRPr="00DC68FB" w14:paraId="53E633F6" w14:textId="77777777" w:rsidTr="00697EAB">
        <w:tc>
          <w:tcPr>
            <w:tcW w:w="562" w:type="dxa"/>
            <w:shd w:val="clear" w:color="auto" w:fill="002060"/>
          </w:tcPr>
          <w:p w14:paraId="22DE6F8F" w14:textId="154132AF" w:rsidR="001E6621" w:rsidRPr="00145041" w:rsidRDefault="001E6621" w:rsidP="001E6621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18c</w:t>
            </w:r>
          </w:p>
        </w:tc>
        <w:tc>
          <w:tcPr>
            <w:tcW w:w="1843" w:type="dxa"/>
            <w:shd w:val="clear" w:color="auto" w:fill="002060"/>
          </w:tcPr>
          <w:p w14:paraId="4A6A84FC" w14:textId="4C50173E" w:rsidR="001E6621" w:rsidRPr="00E77347" w:rsidRDefault="001E6621" w:rsidP="001E6621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  <w:r w:rsidRPr="00E77347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Recepturowy - nazwa składnika</w:t>
            </w:r>
          </w:p>
        </w:tc>
        <w:tc>
          <w:tcPr>
            <w:tcW w:w="992" w:type="dxa"/>
          </w:tcPr>
          <w:p w14:paraId="737C8EB0" w14:textId="0325DC85" w:rsidR="001E6621" w:rsidRDefault="001E6621" w:rsidP="001E6621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>B18</w:t>
            </w:r>
          </w:p>
        </w:tc>
        <w:tc>
          <w:tcPr>
            <w:tcW w:w="4253" w:type="dxa"/>
          </w:tcPr>
          <w:p w14:paraId="0C7AD94C" w14:textId="7FE23EE0" w:rsidR="001E6621" w:rsidRPr="009663A1" w:rsidRDefault="001E6621" w:rsidP="001E6621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9663A1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Nazwy poszczególnych składników</w:t>
            </w:r>
            <w:r w:rsidRPr="009663A1"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 xml:space="preserve"> - nazwa składnika_1</w:t>
            </w:r>
            <w:r w:rsidRPr="009663A1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^</w:t>
            </w:r>
            <w:r w:rsidRPr="009663A1">
              <w:rPr>
                <w:rFonts w:ascii="Segoe UI" w:hAnsi="Segoe UI" w:cs="Segoe UI"/>
                <w:bCs/>
                <w:color w:val="000000"/>
                <w:sz w:val="18"/>
                <w:szCs w:val="18"/>
                <w:lang w:eastAsia="pl-PL"/>
              </w:rPr>
              <w:t>nazwa składnika_2</w:t>
            </w:r>
            <w:r w:rsidRPr="009663A1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^</w:t>
            </w:r>
            <w:r w:rsidRPr="009663A1">
              <w:rPr>
                <w:rFonts w:ascii="Segoe UI" w:hAnsi="Segoe UI" w:cs="Segoe UI"/>
                <w:bCs/>
                <w:color w:val="000000"/>
                <w:sz w:val="18"/>
                <w:szCs w:val="18"/>
                <w:lang w:eastAsia="pl-PL"/>
              </w:rPr>
              <w:t xml:space="preserve">nazwa </w:t>
            </w:r>
            <w:proofErr w:type="spellStart"/>
            <w:r w:rsidRPr="009663A1">
              <w:rPr>
                <w:rFonts w:ascii="Segoe UI" w:hAnsi="Segoe UI" w:cs="Segoe UI"/>
                <w:bCs/>
                <w:color w:val="000000"/>
                <w:sz w:val="18"/>
                <w:szCs w:val="18"/>
                <w:lang w:eastAsia="pl-PL"/>
              </w:rPr>
              <w:t>składnika_n</w:t>
            </w:r>
            <w:proofErr w:type="spellEnd"/>
            <w:r w:rsidRPr="009663A1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 </w:t>
            </w:r>
          </w:p>
        </w:tc>
        <w:tc>
          <w:tcPr>
            <w:tcW w:w="709" w:type="dxa"/>
          </w:tcPr>
          <w:p w14:paraId="5FEEE6B0" w14:textId="172E6204" w:rsidR="001E6621" w:rsidRDefault="001E6621" w:rsidP="001E6621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</w:t>
            </w:r>
          </w:p>
        </w:tc>
        <w:tc>
          <w:tcPr>
            <w:tcW w:w="850" w:type="dxa"/>
          </w:tcPr>
          <w:p w14:paraId="6B14E2F9" w14:textId="6972E953" w:rsidR="001E6621" w:rsidRDefault="001E6621" w:rsidP="001E6621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3119" w:type="dxa"/>
          </w:tcPr>
          <w:p w14:paraId="1B546006" w14:textId="786E05FE" w:rsidR="001E6621" w:rsidRPr="001E6485" w:rsidRDefault="001E6621" w:rsidP="001E6621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842" w:type="dxa"/>
          </w:tcPr>
          <w:p w14:paraId="0EF47982" w14:textId="55C2F6C4" w:rsidR="001E6621" w:rsidRDefault="001E6621" w:rsidP="001E6621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proofErr w:type="spellStart"/>
            <w:r w:rsidRPr="00273953"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Vaselinum</w:t>
            </w:r>
            <w:proofErr w:type="spellEnd"/>
            <w:r w:rsidRPr="00273953"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273953"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album^Lanolinum</w:t>
            </w:r>
            <w:proofErr w:type="spellEnd"/>
          </w:p>
        </w:tc>
      </w:tr>
      <w:tr w:rsidR="001E6621" w:rsidRPr="00DC68FB" w14:paraId="05E62A2E" w14:textId="77777777" w:rsidTr="00697EAB">
        <w:tc>
          <w:tcPr>
            <w:tcW w:w="562" w:type="dxa"/>
            <w:shd w:val="clear" w:color="auto" w:fill="002060"/>
          </w:tcPr>
          <w:p w14:paraId="3E5E8E49" w14:textId="6B6B9A25" w:rsidR="001E6621" w:rsidRPr="00145041" w:rsidRDefault="001E6621" w:rsidP="001E6621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19c</w:t>
            </w:r>
          </w:p>
        </w:tc>
        <w:tc>
          <w:tcPr>
            <w:tcW w:w="1843" w:type="dxa"/>
            <w:shd w:val="clear" w:color="auto" w:fill="002060"/>
          </w:tcPr>
          <w:p w14:paraId="4C854F93" w14:textId="4569E58F" w:rsidR="001E6621" w:rsidRPr="00E77347" w:rsidRDefault="001E6621" w:rsidP="001E6621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  <w:r w:rsidRPr="00E77347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Recepturowy - ilość składnika</w:t>
            </w:r>
          </w:p>
        </w:tc>
        <w:tc>
          <w:tcPr>
            <w:tcW w:w="992" w:type="dxa"/>
          </w:tcPr>
          <w:p w14:paraId="314A9810" w14:textId="03458C61" w:rsidR="001E6621" w:rsidRDefault="001E6621" w:rsidP="001E6621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>B19</w:t>
            </w:r>
          </w:p>
        </w:tc>
        <w:tc>
          <w:tcPr>
            <w:tcW w:w="4253" w:type="dxa"/>
          </w:tcPr>
          <w:p w14:paraId="15B8799A" w14:textId="5D0AB6A7" w:rsidR="001E6621" w:rsidRPr="009663A1" w:rsidRDefault="001E6621" w:rsidP="001E6621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9663A1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Ilości poszczególnych składników</w:t>
            </w:r>
            <w:r w:rsidRPr="009663A1"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 xml:space="preserve"> - ilość składnika_1</w:t>
            </w:r>
            <w:r w:rsidRPr="009663A1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^</w:t>
            </w:r>
            <w:r w:rsidRPr="009663A1">
              <w:rPr>
                <w:rFonts w:ascii="Segoe UI" w:hAnsi="Segoe UI" w:cs="Segoe UI"/>
                <w:bCs/>
                <w:color w:val="000000"/>
                <w:sz w:val="18"/>
                <w:szCs w:val="18"/>
                <w:lang w:eastAsia="pl-PL"/>
              </w:rPr>
              <w:t xml:space="preserve">ilość składnika_2^ilość </w:t>
            </w:r>
            <w:proofErr w:type="spellStart"/>
            <w:r w:rsidRPr="009663A1">
              <w:rPr>
                <w:rFonts w:ascii="Segoe UI" w:hAnsi="Segoe UI" w:cs="Segoe UI"/>
                <w:bCs/>
                <w:color w:val="000000"/>
                <w:sz w:val="18"/>
                <w:szCs w:val="18"/>
                <w:lang w:eastAsia="pl-PL"/>
              </w:rPr>
              <w:t>składnika_n</w:t>
            </w:r>
            <w:proofErr w:type="spellEnd"/>
            <w:r w:rsidRPr="009663A1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 </w:t>
            </w:r>
          </w:p>
        </w:tc>
        <w:tc>
          <w:tcPr>
            <w:tcW w:w="709" w:type="dxa"/>
          </w:tcPr>
          <w:p w14:paraId="611DCFFA" w14:textId="2FE8D03E" w:rsidR="001E6621" w:rsidRDefault="001E6621" w:rsidP="001E6621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</w:t>
            </w:r>
          </w:p>
        </w:tc>
        <w:tc>
          <w:tcPr>
            <w:tcW w:w="850" w:type="dxa"/>
          </w:tcPr>
          <w:p w14:paraId="4FC08B27" w14:textId="1189B4D1" w:rsidR="001E6621" w:rsidRDefault="001E6621" w:rsidP="001E6621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3119" w:type="dxa"/>
          </w:tcPr>
          <w:p w14:paraId="28A72F23" w14:textId="6AEA64AE" w:rsidR="001E6621" w:rsidRPr="001E6485" w:rsidRDefault="001E6621" w:rsidP="001E6621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842" w:type="dxa"/>
          </w:tcPr>
          <w:p w14:paraId="30C80EA2" w14:textId="3381ADF9" w:rsidR="001E6621" w:rsidRDefault="001E6621" w:rsidP="001E6621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 w:rsidRPr="00273953"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10ml/1ml^25ml/1ml</w:t>
            </w:r>
          </w:p>
        </w:tc>
      </w:tr>
      <w:tr w:rsidR="001E6621" w:rsidRPr="00DC68FB" w14:paraId="2ACA31D0" w14:textId="77777777" w:rsidTr="00697EAB">
        <w:tc>
          <w:tcPr>
            <w:tcW w:w="562" w:type="dxa"/>
            <w:shd w:val="clear" w:color="auto" w:fill="002060"/>
          </w:tcPr>
          <w:p w14:paraId="4F71207A" w14:textId="5DDE94FB" w:rsidR="001E6621" w:rsidRPr="00145041" w:rsidRDefault="001E6621" w:rsidP="001E6621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20c</w:t>
            </w:r>
          </w:p>
        </w:tc>
        <w:tc>
          <w:tcPr>
            <w:tcW w:w="1843" w:type="dxa"/>
            <w:shd w:val="clear" w:color="auto" w:fill="002060"/>
          </w:tcPr>
          <w:p w14:paraId="41F7D605" w14:textId="501072D1" w:rsidR="001E6621" w:rsidRPr="00E77347" w:rsidRDefault="001E6621" w:rsidP="001E6621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</w:pPr>
            <w:r w:rsidRPr="00E77347">
              <w:rPr>
                <w:rFonts w:ascii="Segoe UI" w:eastAsia="Calibri" w:hAnsi="Segoe UI" w:cs="Segoe UI"/>
                <w:b/>
                <w:bCs/>
                <w:sz w:val="18"/>
                <w:szCs w:val="18"/>
                <w:lang w:eastAsia="pl-PL"/>
              </w:rPr>
              <w:t>Recepturowy - sposób sporządzenia</w:t>
            </w:r>
          </w:p>
        </w:tc>
        <w:tc>
          <w:tcPr>
            <w:tcW w:w="992" w:type="dxa"/>
          </w:tcPr>
          <w:p w14:paraId="5BDA454C" w14:textId="180C9465" w:rsidR="001E6621" w:rsidRDefault="001E6621" w:rsidP="001E6621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>B20</w:t>
            </w:r>
          </w:p>
        </w:tc>
        <w:tc>
          <w:tcPr>
            <w:tcW w:w="4253" w:type="dxa"/>
          </w:tcPr>
          <w:p w14:paraId="5FA15963" w14:textId="33501665" w:rsidR="001E6621" w:rsidRPr="009663A1" w:rsidRDefault="001E6621" w:rsidP="001E6621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9663A1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Sposób sporządzenia poszczególnych składników</w:t>
            </w:r>
            <w:r w:rsidRPr="009663A1">
              <w:rPr>
                <w:rFonts w:ascii="Segoe UI" w:eastAsia="Calibri" w:hAnsi="Segoe UI" w:cs="Segoe UI"/>
                <w:bCs/>
                <w:sz w:val="18"/>
                <w:szCs w:val="18"/>
                <w:lang w:eastAsia="pl-PL"/>
              </w:rPr>
              <w:t xml:space="preserve"> - sposób sporządzenia_1</w:t>
            </w:r>
            <w:r w:rsidRPr="009663A1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^</w:t>
            </w:r>
            <w:r w:rsidRPr="009663A1">
              <w:rPr>
                <w:rFonts w:ascii="Segoe UI" w:hAnsi="Segoe UI" w:cs="Segoe UI"/>
                <w:bCs/>
                <w:color w:val="000000"/>
                <w:sz w:val="18"/>
                <w:szCs w:val="18"/>
                <w:lang w:eastAsia="pl-PL"/>
              </w:rPr>
              <w:t>sposób sporządzenia_2</w:t>
            </w:r>
            <w:r w:rsidRPr="009663A1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^</w:t>
            </w:r>
            <w:r w:rsidRPr="009663A1">
              <w:rPr>
                <w:rFonts w:ascii="Segoe UI" w:hAnsi="Segoe UI" w:cs="Segoe UI"/>
                <w:bCs/>
                <w:color w:val="000000"/>
                <w:sz w:val="18"/>
                <w:szCs w:val="18"/>
                <w:lang w:eastAsia="pl-PL"/>
              </w:rPr>
              <w:t xml:space="preserve">sposób </w:t>
            </w:r>
            <w:proofErr w:type="spellStart"/>
            <w:r w:rsidRPr="009663A1">
              <w:rPr>
                <w:rFonts w:ascii="Segoe UI" w:hAnsi="Segoe UI" w:cs="Segoe UI"/>
                <w:bCs/>
                <w:color w:val="000000"/>
                <w:sz w:val="18"/>
                <w:szCs w:val="18"/>
                <w:lang w:eastAsia="pl-PL"/>
              </w:rPr>
              <w:t>sporządzenia_n</w:t>
            </w:r>
            <w:proofErr w:type="spellEnd"/>
            <w:r w:rsidRPr="009663A1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709" w:type="dxa"/>
          </w:tcPr>
          <w:p w14:paraId="4BEF1091" w14:textId="2CF8BFA2" w:rsidR="001E6621" w:rsidRDefault="001E6621" w:rsidP="001E6621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</w:t>
            </w:r>
          </w:p>
        </w:tc>
        <w:tc>
          <w:tcPr>
            <w:tcW w:w="850" w:type="dxa"/>
          </w:tcPr>
          <w:p w14:paraId="2D5B7035" w14:textId="5DDC6F3C" w:rsidR="001E6621" w:rsidRDefault="001E6621" w:rsidP="001E6621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3119" w:type="dxa"/>
          </w:tcPr>
          <w:p w14:paraId="27EC5974" w14:textId="6CA43247" w:rsidR="001E6621" w:rsidRPr="001E6485" w:rsidRDefault="001E6621" w:rsidP="001E6621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b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842" w:type="dxa"/>
          </w:tcPr>
          <w:p w14:paraId="31307376" w14:textId="10FBEB19" w:rsidR="001E6621" w:rsidRDefault="001E6621" w:rsidP="001E6621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 w:rsidRPr="00273953"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 xml:space="preserve">ręcznie </w:t>
            </w:r>
            <w:proofErr w:type="spellStart"/>
            <w:r w:rsidRPr="00273953"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podane^podgrzane</w:t>
            </w:r>
            <w:proofErr w:type="spellEnd"/>
          </w:p>
        </w:tc>
      </w:tr>
    </w:tbl>
    <w:p w14:paraId="666A1F74" w14:textId="77777777" w:rsidR="00D31D1E" w:rsidRDefault="00D31D1E" w:rsidP="00212863">
      <w:pPr>
        <w:sectPr w:rsidR="00D31D1E" w:rsidSect="00AC6E19">
          <w:footnotePr>
            <w:numRestart w:val="eachSect"/>
          </w:footnotePr>
          <w:pgSz w:w="16838" w:h="11906" w:orient="landscape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6992ECB1" w14:textId="4A44AF1D" w:rsidR="00212863" w:rsidRPr="009C0405" w:rsidRDefault="00212863" w:rsidP="00212863">
      <w:pPr>
        <w:autoSpaceDE w:val="0"/>
        <w:autoSpaceDN w:val="0"/>
        <w:adjustRightInd w:val="0"/>
        <w:spacing w:before="0" w:after="0" w:line="240" w:lineRule="auto"/>
        <w:jc w:val="left"/>
        <w:rPr>
          <w:rFonts w:ascii="Segoe UI" w:eastAsia="Calibri" w:hAnsi="Segoe UI" w:cs="Segoe UI"/>
          <w:szCs w:val="22"/>
          <w:lang w:eastAsia="pl-PL"/>
        </w:rPr>
      </w:pPr>
      <w:r w:rsidRPr="009C0405">
        <w:rPr>
          <w:rFonts w:ascii="Segoe UI" w:eastAsia="Calibri" w:hAnsi="Segoe UI" w:cs="Segoe UI"/>
          <w:szCs w:val="22"/>
          <w:u w:val="single"/>
          <w:lang w:eastAsia="pl-PL"/>
        </w:rPr>
        <w:lastRenderedPageBreak/>
        <w:t>Przykład danych techniczn</w:t>
      </w:r>
      <w:r w:rsidR="00A05E8E">
        <w:rPr>
          <w:rFonts w:ascii="Segoe UI" w:eastAsia="Calibri" w:hAnsi="Segoe UI" w:cs="Segoe UI"/>
          <w:szCs w:val="22"/>
          <w:u w:val="single"/>
          <w:lang w:eastAsia="pl-PL"/>
        </w:rPr>
        <w:t xml:space="preserve">ych i biznesowych </w:t>
      </w:r>
      <w:r w:rsidRPr="009C0405">
        <w:rPr>
          <w:rFonts w:ascii="Segoe UI" w:eastAsia="Calibri" w:hAnsi="Segoe UI" w:cs="Segoe UI"/>
          <w:szCs w:val="22"/>
          <w:u w:val="single"/>
          <w:lang w:eastAsia="pl-PL"/>
        </w:rPr>
        <w:t>przekazywanyc</w:t>
      </w:r>
      <w:r w:rsidR="00A05E8E">
        <w:rPr>
          <w:rFonts w:ascii="Segoe UI" w:eastAsia="Calibri" w:hAnsi="Segoe UI" w:cs="Segoe UI"/>
          <w:szCs w:val="22"/>
          <w:u w:val="single"/>
          <w:lang w:eastAsia="pl-PL"/>
        </w:rPr>
        <w:t>h w QR-kodzie recepty</w:t>
      </w:r>
      <w:r w:rsidRPr="009C0405">
        <w:rPr>
          <w:rFonts w:ascii="Segoe UI" w:eastAsia="Calibri" w:hAnsi="Segoe UI" w:cs="Segoe UI"/>
          <w:szCs w:val="22"/>
          <w:u w:val="single"/>
          <w:lang w:eastAsia="pl-PL"/>
        </w:rPr>
        <w:t>:</w:t>
      </w:r>
    </w:p>
    <w:p w14:paraId="432B8C3F" w14:textId="2B76D60E" w:rsidR="00212863" w:rsidRDefault="00D47D03" w:rsidP="00D47D03">
      <w:pPr>
        <w:jc w:val="left"/>
        <w:rPr>
          <w:i/>
          <w:sz w:val="24"/>
        </w:rPr>
      </w:pPr>
      <w:r w:rsidRPr="00D47D03">
        <w:rPr>
          <w:i/>
          <w:sz w:val="24"/>
        </w:rPr>
        <w:t>12021001186923047649704445933450</w:t>
      </w:r>
      <w:r w:rsidRPr="00D47D03">
        <w:rPr>
          <w:b/>
          <w:i/>
          <w:sz w:val="32"/>
          <w:szCs w:val="32"/>
        </w:rPr>
        <w:t>|</w:t>
      </w:r>
      <w:r w:rsidR="00FD0039" w:rsidRPr="00FD0039">
        <w:rPr>
          <w:i/>
          <w:sz w:val="24"/>
        </w:rPr>
        <w:t>11511</w:t>
      </w:r>
      <w:r w:rsidRPr="00D47D03">
        <w:rPr>
          <w:b/>
          <w:i/>
          <w:sz w:val="32"/>
          <w:szCs w:val="32"/>
        </w:rPr>
        <w:t>|</w:t>
      </w:r>
      <w:r w:rsidRPr="00D47D03">
        <w:rPr>
          <w:i/>
          <w:sz w:val="24"/>
        </w:rPr>
        <w:t>2NDgwMVoXDTIwMTAxNDA2NDgwM</w:t>
      </w:r>
      <w:r w:rsidR="002C76A0">
        <w:rPr>
          <w:i/>
          <w:sz w:val="24"/>
        </w:rPr>
        <w:t>…..VowgYMxJzA</w:t>
      </w:r>
      <w:r w:rsidRPr="00D47D03">
        <w:rPr>
          <w:b/>
          <w:i/>
          <w:sz w:val="32"/>
          <w:szCs w:val="32"/>
        </w:rPr>
        <w:t>|</w:t>
      </w:r>
      <w:r>
        <w:rPr>
          <w:i/>
          <w:sz w:val="24"/>
        </w:rPr>
        <w:t>171</w:t>
      </w:r>
      <w:r w:rsidRPr="00D47D03">
        <w:rPr>
          <w:b/>
          <w:i/>
          <w:sz w:val="32"/>
          <w:szCs w:val="32"/>
        </w:rPr>
        <w:t>|</w:t>
      </w:r>
      <w:r w:rsidRPr="00D47D03">
        <w:rPr>
          <w:i/>
          <w:sz w:val="24"/>
        </w:rPr>
        <w:t>26he6782ix120900002531</w:t>
      </w:r>
      <w:r w:rsidRPr="00D47D03">
        <w:rPr>
          <w:b/>
          <w:i/>
          <w:sz w:val="32"/>
          <w:szCs w:val="32"/>
        </w:rPr>
        <w:t>|</w:t>
      </w:r>
      <w:r>
        <w:rPr>
          <w:i/>
          <w:sz w:val="24"/>
        </w:rPr>
        <w:t>200222</w:t>
      </w:r>
      <w:r w:rsidRPr="00D47D03">
        <w:rPr>
          <w:b/>
          <w:i/>
          <w:sz w:val="32"/>
          <w:szCs w:val="32"/>
        </w:rPr>
        <w:t>|</w:t>
      </w:r>
      <w:r w:rsidRPr="00D47D03">
        <w:rPr>
          <w:i/>
          <w:sz w:val="24"/>
        </w:rPr>
        <w:t>11111</w:t>
      </w:r>
      <w:r w:rsidRPr="00D47D03">
        <w:rPr>
          <w:b/>
          <w:i/>
          <w:sz w:val="32"/>
          <w:szCs w:val="32"/>
        </w:rPr>
        <w:t>|</w:t>
      </w:r>
      <w:r>
        <w:rPr>
          <w:i/>
          <w:sz w:val="24"/>
        </w:rPr>
        <w:t>200301</w:t>
      </w:r>
      <w:r w:rsidRPr="00D47D03">
        <w:rPr>
          <w:b/>
          <w:i/>
          <w:sz w:val="32"/>
          <w:szCs w:val="32"/>
        </w:rPr>
        <w:t>|</w:t>
      </w:r>
      <w:r>
        <w:rPr>
          <w:i/>
          <w:sz w:val="24"/>
        </w:rPr>
        <w:t>210304</w:t>
      </w:r>
      <w:r w:rsidRPr="00D47D03">
        <w:rPr>
          <w:b/>
          <w:i/>
          <w:sz w:val="32"/>
          <w:szCs w:val="32"/>
        </w:rPr>
        <w:t>|</w:t>
      </w:r>
      <w:r>
        <w:rPr>
          <w:i/>
          <w:sz w:val="24"/>
        </w:rPr>
        <w:t>07</w:t>
      </w:r>
      <w:r w:rsidRPr="00D47D03">
        <w:rPr>
          <w:b/>
          <w:i/>
          <w:sz w:val="32"/>
          <w:szCs w:val="32"/>
        </w:rPr>
        <w:t>|</w:t>
      </w:r>
      <w:r>
        <w:rPr>
          <w:i/>
          <w:sz w:val="24"/>
        </w:rPr>
        <w:t>3</w:t>
      </w:r>
      <w:r w:rsidRPr="00D47D03">
        <w:rPr>
          <w:b/>
          <w:i/>
          <w:sz w:val="32"/>
          <w:szCs w:val="32"/>
        </w:rPr>
        <w:t>|</w:t>
      </w:r>
      <w:r>
        <w:rPr>
          <w:i/>
          <w:sz w:val="24"/>
        </w:rPr>
        <w:t>1</w:t>
      </w:r>
      <w:r w:rsidRPr="00D47D03">
        <w:rPr>
          <w:b/>
          <w:i/>
          <w:sz w:val="32"/>
          <w:szCs w:val="32"/>
        </w:rPr>
        <w:t>|</w:t>
      </w:r>
      <w:r>
        <w:rPr>
          <w:i/>
          <w:sz w:val="24"/>
        </w:rPr>
        <w:t>1</w:t>
      </w:r>
      <w:r w:rsidRPr="00D47D03">
        <w:rPr>
          <w:b/>
          <w:i/>
          <w:sz w:val="32"/>
          <w:szCs w:val="32"/>
        </w:rPr>
        <w:t>|</w:t>
      </w:r>
      <w:r w:rsidRPr="00D47D03">
        <w:rPr>
          <w:i/>
          <w:sz w:val="24"/>
        </w:rPr>
        <w:t>0123546748</w:t>
      </w:r>
      <w:r>
        <w:rPr>
          <w:i/>
          <w:sz w:val="24"/>
        </w:rPr>
        <w:t>3XB8278A9</w:t>
      </w:r>
      <w:r w:rsidRPr="00D47D03">
        <w:rPr>
          <w:b/>
          <w:i/>
          <w:sz w:val="24"/>
        </w:rPr>
        <w:t>^</w:t>
      </w:r>
      <w:r>
        <w:rPr>
          <w:i/>
          <w:sz w:val="24"/>
        </w:rPr>
        <w:t>02335467483XB8278A90</w:t>
      </w:r>
      <w:r w:rsidRPr="00D47D03">
        <w:rPr>
          <w:b/>
          <w:i/>
          <w:sz w:val="32"/>
          <w:szCs w:val="32"/>
        </w:rPr>
        <w:t>|</w:t>
      </w:r>
      <w:r>
        <w:rPr>
          <w:i/>
          <w:sz w:val="24"/>
        </w:rPr>
        <w:t>5909990014958</w:t>
      </w:r>
      <w:r w:rsidRPr="00D47D03">
        <w:rPr>
          <w:b/>
          <w:i/>
          <w:sz w:val="32"/>
          <w:szCs w:val="32"/>
        </w:rPr>
        <w:t>|</w:t>
      </w:r>
      <w:r>
        <w:rPr>
          <w:i/>
          <w:sz w:val="24"/>
        </w:rPr>
        <w:t>100021973</w:t>
      </w:r>
      <w:r w:rsidRPr="00D47D03">
        <w:rPr>
          <w:b/>
          <w:i/>
          <w:sz w:val="32"/>
          <w:szCs w:val="32"/>
        </w:rPr>
        <w:t>|</w:t>
      </w:r>
      <w:r>
        <w:rPr>
          <w:i/>
          <w:sz w:val="24"/>
        </w:rPr>
        <w:t>3</w:t>
      </w:r>
      <w:r w:rsidR="00153412">
        <w:rPr>
          <w:i/>
          <w:sz w:val="24"/>
        </w:rPr>
        <w:t xml:space="preserve"> </w:t>
      </w:r>
      <w:proofErr w:type="spellStart"/>
      <w:r w:rsidR="00153412">
        <w:rPr>
          <w:i/>
          <w:sz w:val="24"/>
        </w:rPr>
        <w:t>szt</w:t>
      </w:r>
      <w:proofErr w:type="spellEnd"/>
      <w:r w:rsidR="00153412">
        <w:rPr>
          <w:i/>
          <w:sz w:val="24"/>
        </w:rPr>
        <w:t>.</w:t>
      </w:r>
      <w:r w:rsidRPr="00D47D03">
        <w:rPr>
          <w:b/>
          <w:i/>
          <w:sz w:val="32"/>
          <w:szCs w:val="32"/>
        </w:rPr>
        <w:t>|</w:t>
      </w:r>
      <w:proofErr w:type="spellStart"/>
      <w:r>
        <w:rPr>
          <w:i/>
          <w:sz w:val="24"/>
        </w:rPr>
        <w:t>Enarenal</w:t>
      </w:r>
      <w:proofErr w:type="spellEnd"/>
      <w:r>
        <w:rPr>
          <w:i/>
          <w:sz w:val="24"/>
        </w:rPr>
        <w:t xml:space="preserve"> 5mg</w:t>
      </w:r>
      <w:r w:rsidR="00617FF3">
        <w:rPr>
          <w:i/>
          <w:sz w:val="24"/>
        </w:rPr>
        <w:t xml:space="preserve"> tabletki</w:t>
      </w:r>
      <w:r w:rsidRPr="00D47D03">
        <w:rPr>
          <w:b/>
          <w:i/>
          <w:sz w:val="32"/>
          <w:szCs w:val="32"/>
        </w:rPr>
        <w:t>|</w:t>
      </w:r>
      <w:r>
        <w:rPr>
          <w:i/>
          <w:sz w:val="24"/>
        </w:rPr>
        <w:t>20 tab</w:t>
      </w:r>
      <w:r w:rsidR="00617FF3">
        <w:rPr>
          <w:i/>
          <w:sz w:val="24"/>
        </w:rPr>
        <w:t>l</w:t>
      </w:r>
      <w:r>
        <w:rPr>
          <w:i/>
          <w:sz w:val="24"/>
        </w:rPr>
        <w:t>.</w:t>
      </w:r>
      <w:r w:rsidRPr="00D47D03">
        <w:rPr>
          <w:b/>
          <w:i/>
          <w:sz w:val="32"/>
          <w:szCs w:val="32"/>
        </w:rPr>
        <w:t xml:space="preserve"> |</w:t>
      </w:r>
      <w:r>
        <w:rPr>
          <w:i/>
          <w:sz w:val="24"/>
        </w:rPr>
        <w:t>185mg</w:t>
      </w:r>
      <w:r w:rsidRPr="00D47D03">
        <w:rPr>
          <w:b/>
          <w:i/>
          <w:sz w:val="24"/>
        </w:rPr>
        <w:t>^</w:t>
      </w:r>
      <w:r>
        <w:rPr>
          <w:i/>
          <w:sz w:val="24"/>
        </w:rPr>
        <w:t>200mg</w:t>
      </w:r>
      <w:r w:rsidRPr="00D47D03">
        <w:rPr>
          <w:b/>
          <w:i/>
          <w:sz w:val="32"/>
          <w:szCs w:val="32"/>
        </w:rPr>
        <w:t>|</w:t>
      </w:r>
      <w:r>
        <w:rPr>
          <w:i/>
          <w:sz w:val="24"/>
        </w:rPr>
        <w:t>10219000</w:t>
      </w:r>
      <w:r w:rsidRPr="00D47D03">
        <w:rPr>
          <w:b/>
          <w:i/>
          <w:sz w:val="32"/>
          <w:szCs w:val="32"/>
        </w:rPr>
        <w:t>|</w:t>
      </w:r>
      <w:r w:rsidRPr="00D47D03">
        <w:rPr>
          <w:i/>
          <w:sz w:val="24"/>
        </w:rPr>
        <w:t>100</w:t>
      </w:r>
    </w:p>
    <w:p w14:paraId="168634D3" w14:textId="77777777" w:rsidR="00D47D03" w:rsidRDefault="00D47D03" w:rsidP="00212863">
      <w:pPr>
        <w:rPr>
          <w:u w:val="single"/>
        </w:rPr>
      </w:pPr>
    </w:p>
    <w:p w14:paraId="78B0321D" w14:textId="77777777" w:rsidR="00212863" w:rsidRPr="00155B4E" w:rsidRDefault="00212863" w:rsidP="00212863">
      <w:pPr>
        <w:rPr>
          <w:u w:val="single"/>
        </w:rPr>
      </w:pPr>
      <w:r w:rsidRPr="00155B4E">
        <w:rPr>
          <w:u w:val="single"/>
        </w:rPr>
        <w:t xml:space="preserve">UWAGA: </w:t>
      </w:r>
    </w:p>
    <w:p w14:paraId="798DE52D" w14:textId="77777777" w:rsidR="001E6621" w:rsidRDefault="001E6621" w:rsidP="001E6621">
      <w:r>
        <w:t xml:space="preserve">Przy braku w dokumencie recepty wartości dla danego atrybutu, lub ustawieniu parametru systemowego P1 wskazującego jego nieprzekazywanie przy tworzeniu QR-kodu, jego wartość jest pusta (w celu zachowania kolejności atrybutu QR-kodu). </w:t>
      </w:r>
    </w:p>
    <w:p w14:paraId="254F2672" w14:textId="437611FF" w:rsidR="00212863" w:rsidRDefault="00212863" w:rsidP="00212863">
      <w:r>
        <w:t>W wyniku konfiguracji po stronie Systemu P1 kolejność atrybutów lub funkcja skrótu FSK może ulec zmianie, czy czym każda taka zmiana wiąże się z publikacją dokumentacji nowej wersji OR-kodu (poniesienie n</w:t>
      </w:r>
      <w:r w:rsidR="00756B3F">
        <w:t>umeru wersji w ramach atrybutu B2 – składnik B</w:t>
      </w:r>
      <w:r>
        <w:t>2.2)</w:t>
      </w:r>
    </w:p>
    <w:p w14:paraId="6882ABCB" w14:textId="77777777" w:rsidR="00212863" w:rsidRPr="00DC68FB" w:rsidRDefault="00212863" w:rsidP="00212863">
      <w:pPr>
        <w:autoSpaceDE w:val="0"/>
        <w:autoSpaceDN w:val="0"/>
        <w:adjustRightInd w:val="0"/>
        <w:spacing w:before="0" w:after="0" w:line="240" w:lineRule="auto"/>
        <w:jc w:val="left"/>
        <w:rPr>
          <w:rFonts w:ascii="Segoe UI" w:eastAsia="Calibri" w:hAnsi="Segoe UI" w:cs="Segoe UI"/>
          <w:sz w:val="18"/>
          <w:szCs w:val="18"/>
          <w:lang w:eastAsia="pl-PL"/>
        </w:rPr>
      </w:pPr>
    </w:p>
    <w:p w14:paraId="462C2F74" w14:textId="63745825" w:rsidR="00DF28BC" w:rsidRDefault="00DF28BC" w:rsidP="00E9018B">
      <w:pPr>
        <w:pStyle w:val="Nagwek2"/>
      </w:pPr>
      <w:bookmarkStart w:id="16" w:name="_Toc37748928"/>
      <w:bookmarkEnd w:id="10"/>
      <w:r>
        <w:t>Algorytm dekodowania QR-kodu</w:t>
      </w:r>
      <w:bookmarkEnd w:id="16"/>
    </w:p>
    <w:p w14:paraId="76B5046B" w14:textId="0139B07B" w:rsidR="001E6621" w:rsidRDefault="001E6621" w:rsidP="001E6621">
      <w:r>
        <w:rPr>
          <w:rFonts w:eastAsia="Calibri" w:cs="Calibri"/>
        </w:rPr>
        <w:t>Poniżej przedstawiono algorytm odczytania danych z kodów QR pakietu i recepty, uwzgledniający fakt, iż ramach generowania QR-kodu w</w:t>
      </w:r>
      <w:r>
        <w:t>artości atrybutów podlegają wielu działaniom w celu zmniejszenia ilości danych, które należy przekazać w QR kodzie ograniczonym wielkością na wydruku informacyjnym - normalizacji, skracaniu, szyfrowaniu, kompresji, kodowaniu.</w:t>
      </w:r>
    </w:p>
    <w:p w14:paraId="4C9D8BB8" w14:textId="1D341768" w:rsidR="001E6621" w:rsidRPr="0096011B" w:rsidRDefault="001E6621" w:rsidP="0096011B">
      <w:pPr>
        <w:rPr>
          <w:rFonts w:cs="Calibri"/>
          <w:b/>
        </w:rPr>
      </w:pPr>
      <w:r>
        <w:t>Po odczytaniu QR kodu pakietu czytnikiem 2D wynikiem odczytu powinien być ciąg danych zamieszczonych w QR kodzie. Taki ciąg danych powinien zostać poddany czynnościom w odwrotnej kolejności, jakie były zastosowane podczas jego wygenerowania dla QR kodu. W tym celu należy postępować w następującej kolejności, aby uzyskać dane o receptach w pakiecie.</w:t>
      </w:r>
    </w:p>
    <w:p w14:paraId="17296ED6" w14:textId="22B31E49" w:rsidR="00DF28BC" w:rsidRPr="00AF3D47" w:rsidRDefault="00AF3D47" w:rsidP="00B76FBC">
      <w:pPr>
        <w:pStyle w:val="Akapitzlist"/>
        <w:numPr>
          <w:ilvl w:val="0"/>
          <w:numId w:val="1"/>
        </w:numPr>
        <w:rPr>
          <w:rFonts w:cs="Calibri"/>
          <w:b/>
        </w:rPr>
      </w:pPr>
      <w:r w:rsidRPr="00AF3D47">
        <w:rPr>
          <w:rFonts w:cs="Calibri"/>
          <w:b/>
        </w:rPr>
        <w:t>Dekodowanie</w:t>
      </w:r>
      <w:r w:rsidR="00DF28BC" w:rsidRPr="00AF3D47">
        <w:rPr>
          <w:rFonts w:cs="Calibri"/>
          <w:b/>
        </w:rPr>
        <w:t xml:space="preserve"> </w:t>
      </w:r>
      <w:r w:rsidRPr="00AF3D47">
        <w:rPr>
          <w:rFonts w:cs="Calibri"/>
          <w:b/>
        </w:rPr>
        <w:t xml:space="preserve">BASE64 </w:t>
      </w:r>
      <w:r w:rsidR="00DF28BC" w:rsidRPr="00AF3D47">
        <w:rPr>
          <w:rFonts w:cs="Calibri"/>
          <w:b/>
        </w:rPr>
        <w:t xml:space="preserve">ciągu danych </w:t>
      </w:r>
      <w:r w:rsidRPr="00AF3D47">
        <w:rPr>
          <w:rFonts w:cs="Calibri"/>
          <w:b/>
        </w:rPr>
        <w:t>QR-kodu pakietu.</w:t>
      </w:r>
    </w:p>
    <w:p w14:paraId="76DE4A51" w14:textId="5D93C9E6" w:rsidR="00DF28BC" w:rsidRDefault="00DF28BC" w:rsidP="00B76FBC">
      <w:pPr>
        <w:pStyle w:val="Akapitzlist"/>
        <w:numPr>
          <w:ilvl w:val="0"/>
          <w:numId w:val="1"/>
        </w:numPr>
      </w:pPr>
      <w:r w:rsidRPr="122141ED">
        <w:rPr>
          <w:rFonts w:cs="Calibri"/>
        </w:rPr>
        <w:t>Rozszyfrowanie klucza symetrycznego wygenerowanego przez P1 kluczem publicznym P1</w:t>
      </w:r>
      <w:r w:rsidR="00F57476">
        <w:rPr>
          <w:rFonts w:cs="Calibri"/>
        </w:rPr>
        <w:t xml:space="preserve"> </w:t>
      </w:r>
      <w:r w:rsidR="0096011B">
        <w:rPr>
          <w:rFonts w:cs="Calibri"/>
        </w:rPr>
        <w:t xml:space="preserve">- </w:t>
      </w:r>
      <w:r w:rsidR="00F57476">
        <w:rPr>
          <w:rFonts w:cs="Calibri"/>
        </w:rPr>
        <w:t>k</w:t>
      </w:r>
      <w:r w:rsidR="00F57476" w:rsidRPr="5F3ED062">
        <w:rPr>
          <w:rFonts w:cs="Calibri"/>
        </w:rPr>
        <w:t xml:space="preserve">lucz symetryczny jest szyfrowany kluczem asymetrycznym prywatnym P1 i dodawany do </w:t>
      </w:r>
      <w:r w:rsidR="0096011B">
        <w:rPr>
          <w:rFonts w:cs="Calibri"/>
        </w:rPr>
        <w:t xml:space="preserve">kontenera technicznego pakietu </w:t>
      </w:r>
      <w:r w:rsidR="0096011B" w:rsidRPr="0001317D">
        <w:rPr>
          <w:rFonts w:cs="Calibri"/>
          <w:b/>
          <w:sz w:val="28"/>
          <w:szCs w:val="28"/>
        </w:rPr>
        <w:t>KDT-P</w:t>
      </w:r>
      <w:r w:rsidR="0096011B">
        <w:rPr>
          <w:rFonts w:cs="Calibri"/>
        </w:rPr>
        <w:t xml:space="preserve"> (</w:t>
      </w:r>
      <w:r w:rsidR="007C3FB0">
        <w:rPr>
          <w:rFonts w:cs="Calibri"/>
        </w:rPr>
        <w:t xml:space="preserve">atrybut </w:t>
      </w:r>
      <w:r w:rsidR="00AF3D47" w:rsidRPr="007C3FB0">
        <w:rPr>
          <w:rFonts w:cs="Calibri"/>
          <w:b/>
          <w:sz w:val="28"/>
          <w:szCs w:val="28"/>
        </w:rPr>
        <w:t>A3</w:t>
      </w:r>
      <w:r w:rsidR="007C3FB0">
        <w:rPr>
          <w:rFonts w:cs="Calibri"/>
        </w:rPr>
        <w:t>)</w:t>
      </w:r>
      <w:r w:rsidR="00F57476" w:rsidRPr="00404740">
        <w:rPr>
          <w:rFonts w:cs="Calibri"/>
        </w:rPr>
        <w:t>.</w:t>
      </w:r>
    </w:p>
    <w:p w14:paraId="7E3E58B9" w14:textId="17FEA2C6" w:rsidR="0096011B" w:rsidRDefault="00DF28BC" w:rsidP="00B76FBC">
      <w:pPr>
        <w:pStyle w:val="Akapitzlist"/>
        <w:numPr>
          <w:ilvl w:val="0"/>
          <w:numId w:val="1"/>
        </w:numPr>
        <w:rPr>
          <w:rFonts w:cs="Calibri"/>
        </w:rPr>
      </w:pPr>
      <w:r w:rsidRPr="122141ED">
        <w:rPr>
          <w:rFonts w:cs="Calibri"/>
        </w:rPr>
        <w:t xml:space="preserve">Rozszyfrowanie </w:t>
      </w:r>
      <w:r>
        <w:rPr>
          <w:rFonts w:cs="Calibri"/>
        </w:rPr>
        <w:t xml:space="preserve">danych </w:t>
      </w:r>
      <w:r w:rsidR="0096011B">
        <w:rPr>
          <w:rFonts w:cs="Calibri"/>
        </w:rPr>
        <w:t xml:space="preserve">biznesowych </w:t>
      </w:r>
      <w:r w:rsidR="00F57476">
        <w:rPr>
          <w:rFonts w:cs="Calibri"/>
        </w:rPr>
        <w:t xml:space="preserve">kontenera </w:t>
      </w:r>
      <w:r w:rsidR="0096011B">
        <w:rPr>
          <w:rFonts w:cs="Calibri"/>
        </w:rPr>
        <w:t xml:space="preserve">pakietu </w:t>
      </w:r>
      <w:r w:rsidR="0096011B" w:rsidRPr="00E274A4">
        <w:rPr>
          <w:rFonts w:cs="Calibri"/>
          <w:b/>
          <w:sz w:val="28"/>
          <w:szCs w:val="28"/>
        </w:rPr>
        <w:t>KD</w:t>
      </w:r>
      <w:r w:rsidR="0096011B">
        <w:rPr>
          <w:rFonts w:cs="Calibri"/>
          <w:b/>
          <w:sz w:val="28"/>
          <w:szCs w:val="28"/>
        </w:rPr>
        <w:t>B</w:t>
      </w:r>
      <w:r w:rsidR="0096011B" w:rsidRPr="00E274A4">
        <w:rPr>
          <w:rFonts w:cs="Calibri"/>
          <w:b/>
          <w:sz w:val="28"/>
          <w:szCs w:val="28"/>
        </w:rPr>
        <w:t>-P</w:t>
      </w:r>
      <w:r w:rsidRPr="122141ED">
        <w:rPr>
          <w:rFonts w:cs="Calibri"/>
        </w:rPr>
        <w:t xml:space="preserve"> kluczem symetrycznym wygenerowanym przez P1 rozszyfrowanym w poprzednim kroku</w:t>
      </w:r>
      <w:r w:rsidR="00F57476">
        <w:rPr>
          <w:rFonts w:cs="Calibri"/>
        </w:rPr>
        <w:t xml:space="preserve"> (klucz</w:t>
      </w:r>
      <w:r w:rsidR="00F57476" w:rsidRPr="5F3ED062">
        <w:rPr>
          <w:rFonts w:cs="Calibri"/>
        </w:rPr>
        <w:t xml:space="preserve"> symetryczny </w:t>
      </w:r>
      <w:r w:rsidR="00F57476" w:rsidRPr="5F3ED062">
        <w:rPr>
          <w:color w:val="1D1C1D"/>
        </w:rPr>
        <w:t>AES 256</w:t>
      </w:r>
      <w:r w:rsidR="00F57476" w:rsidRPr="5F3ED062">
        <w:rPr>
          <w:rFonts w:cs="Calibri"/>
        </w:rPr>
        <w:t xml:space="preserve"> wygenerowanym przez P1</w:t>
      </w:r>
      <w:r w:rsidR="00F57476">
        <w:rPr>
          <w:rFonts w:cs="Calibri"/>
        </w:rPr>
        <w:t>)</w:t>
      </w:r>
      <w:r w:rsidRPr="122141ED">
        <w:rPr>
          <w:rFonts w:cs="Calibri"/>
        </w:rPr>
        <w:t>.</w:t>
      </w:r>
    </w:p>
    <w:p w14:paraId="7A5A4D73" w14:textId="7CAD730E" w:rsidR="0096011B" w:rsidRDefault="0096011B" w:rsidP="0096011B">
      <w:pPr>
        <w:pStyle w:val="Akapitzlist"/>
        <w:numPr>
          <w:ilvl w:val="0"/>
          <w:numId w:val="1"/>
        </w:numPr>
        <w:rPr>
          <w:rFonts w:cs="Calibri"/>
        </w:rPr>
      </w:pPr>
      <w:r w:rsidRPr="0096011B">
        <w:rPr>
          <w:rFonts w:cs="Calibri"/>
        </w:rPr>
        <w:lastRenderedPageBreak/>
        <w:t xml:space="preserve"> </w:t>
      </w:r>
      <w:r>
        <w:rPr>
          <w:rFonts w:cs="Calibri"/>
        </w:rPr>
        <w:t xml:space="preserve">Zdekompresowanie danych biznesowych kontenera pakietu </w:t>
      </w:r>
      <w:r w:rsidRPr="00E274A4">
        <w:rPr>
          <w:rFonts w:cs="Calibri"/>
          <w:b/>
          <w:sz w:val="28"/>
          <w:szCs w:val="28"/>
        </w:rPr>
        <w:t>KD</w:t>
      </w:r>
      <w:r>
        <w:rPr>
          <w:rFonts w:cs="Calibri"/>
          <w:b/>
          <w:sz w:val="28"/>
          <w:szCs w:val="28"/>
        </w:rPr>
        <w:t>B</w:t>
      </w:r>
      <w:r w:rsidRPr="00E274A4">
        <w:rPr>
          <w:rFonts w:cs="Calibri"/>
          <w:b/>
          <w:sz w:val="28"/>
          <w:szCs w:val="28"/>
        </w:rPr>
        <w:t>-P</w:t>
      </w:r>
      <w:r w:rsidRPr="5F3ED062">
        <w:rPr>
          <w:rFonts w:cs="Calibri"/>
        </w:rPr>
        <w:t xml:space="preserve"> </w:t>
      </w:r>
      <w:r>
        <w:rPr>
          <w:rFonts w:cs="Calibri"/>
        </w:rPr>
        <w:t>(p</w:t>
      </w:r>
      <w:r w:rsidRPr="00F57476">
        <w:rPr>
          <w:rFonts w:cs="Calibri"/>
        </w:rPr>
        <w:t xml:space="preserve">odczas </w:t>
      </w:r>
      <w:r>
        <w:rPr>
          <w:rFonts w:cs="Calibri"/>
        </w:rPr>
        <w:t xml:space="preserve">generowania QR-kodu dane podlegają kompresji z </w:t>
      </w:r>
      <w:r w:rsidRPr="00F57476">
        <w:rPr>
          <w:rFonts w:cs="Calibri"/>
        </w:rPr>
        <w:t xml:space="preserve">skorzystano z biblioteki </w:t>
      </w:r>
      <w:proofErr w:type="spellStart"/>
      <w:r w:rsidRPr="00F57476">
        <w:rPr>
          <w:rFonts w:cs="Calibri"/>
        </w:rPr>
        <w:t>zlib</w:t>
      </w:r>
      <w:proofErr w:type="spellEnd"/>
      <w:r w:rsidRPr="00F57476">
        <w:rPr>
          <w:rFonts w:cs="Calibri"/>
        </w:rPr>
        <w:t xml:space="preserve"> – kodek “</w:t>
      </w:r>
      <w:proofErr w:type="spellStart"/>
      <w:r w:rsidRPr="00F57476">
        <w:rPr>
          <w:rFonts w:cs="Calibri"/>
        </w:rPr>
        <w:t>deflate</w:t>
      </w:r>
      <w:proofErr w:type="spellEnd"/>
      <w:r w:rsidRPr="00F57476">
        <w:rPr>
          <w:rFonts w:cs="Calibri"/>
        </w:rPr>
        <w:t>” z</w:t>
      </w:r>
      <w:r>
        <w:rPr>
          <w:rFonts w:cs="Calibri"/>
        </w:rPr>
        <w:t>e</w:t>
      </w:r>
      <w:r w:rsidRPr="00F57476">
        <w:rPr>
          <w:rFonts w:cs="Calibri"/>
        </w:rPr>
        <w:t xml:space="preserve"> stopniem kompresji na poziomie = 9</w:t>
      </w:r>
      <w:r>
        <w:rPr>
          <w:rFonts w:cs="Calibri"/>
        </w:rPr>
        <w:t>)</w:t>
      </w:r>
      <w:r w:rsidRPr="00F57476">
        <w:rPr>
          <w:rFonts w:cs="Calibri"/>
        </w:rPr>
        <w:t>.</w:t>
      </w:r>
    </w:p>
    <w:p w14:paraId="1CBBEAF5" w14:textId="0F43F2DC" w:rsidR="00AF3D47" w:rsidRDefault="00DF28BC" w:rsidP="00B76FBC">
      <w:pPr>
        <w:pStyle w:val="Akapitzlist"/>
        <w:numPr>
          <w:ilvl w:val="0"/>
          <w:numId w:val="1"/>
        </w:numPr>
        <w:rPr>
          <w:rFonts w:cs="Calibri"/>
        </w:rPr>
      </w:pPr>
      <w:r w:rsidRPr="122141ED">
        <w:rPr>
          <w:rFonts w:cs="Calibri"/>
        </w:rPr>
        <w:t>Wydzielenie kolej</w:t>
      </w:r>
      <w:r w:rsidR="00AF3D47">
        <w:rPr>
          <w:rFonts w:cs="Calibri"/>
        </w:rPr>
        <w:t>nych atrybutów z ciągu danych (k</w:t>
      </w:r>
      <w:r w:rsidRPr="122141ED">
        <w:rPr>
          <w:rFonts w:cs="Calibri"/>
        </w:rPr>
        <w:t>olejne atryb</w:t>
      </w:r>
      <w:r>
        <w:rPr>
          <w:rFonts w:cs="Calibri"/>
        </w:rPr>
        <w:t>uty rozdzielane są znakiem ‘|’</w:t>
      </w:r>
      <w:r>
        <w:rPr>
          <w:rStyle w:val="Odwoanieprzypisudolnego"/>
          <w:rFonts w:cs="Calibri"/>
        </w:rPr>
        <w:footnoteReference w:id="3"/>
      </w:r>
      <w:r w:rsidR="00AF3D47">
        <w:rPr>
          <w:rFonts w:cs="Calibri"/>
        </w:rPr>
        <w:t>)</w:t>
      </w:r>
    </w:p>
    <w:p w14:paraId="689B3149" w14:textId="26F268BD" w:rsidR="00DF28BC" w:rsidRPr="00AF3D47" w:rsidRDefault="00DF28BC" w:rsidP="00B76FBC">
      <w:pPr>
        <w:pStyle w:val="Akapitzlist"/>
        <w:numPr>
          <w:ilvl w:val="0"/>
          <w:numId w:val="1"/>
        </w:numPr>
        <w:rPr>
          <w:rFonts w:cs="Calibri"/>
        </w:rPr>
      </w:pPr>
      <w:r w:rsidRPr="00AF3D47">
        <w:rPr>
          <w:rFonts w:cs="Calibri"/>
        </w:rPr>
        <w:t>Dla każdego atrybutu</w:t>
      </w:r>
      <w:r w:rsidR="00AF3D47">
        <w:rPr>
          <w:rFonts w:cs="Calibri"/>
        </w:rPr>
        <w:t>, dla którego zgodnie z Tabelą 1 jest stosowana funkcja skrótu FSK, zmiana podstawy z „36” na „10”.</w:t>
      </w:r>
    </w:p>
    <w:p w14:paraId="37D41F27" w14:textId="1E0819B7" w:rsidR="00DF28BC" w:rsidRPr="00AF3D47" w:rsidRDefault="00AF3D47" w:rsidP="00B76FBC">
      <w:pPr>
        <w:pStyle w:val="Akapitzlist"/>
        <w:numPr>
          <w:ilvl w:val="0"/>
          <w:numId w:val="1"/>
        </w:numPr>
        <w:rPr>
          <w:rFonts w:cs="Calibri"/>
          <w:b/>
        </w:rPr>
      </w:pPr>
      <w:r w:rsidRPr="00AF3D47">
        <w:rPr>
          <w:rFonts w:cs="Calibri"/>
          <w:b/>
        </w:rPr>
        <w:t>Dekodowanie</w:t>
      </w:r>
      <w:r w:rsidR="00DF28BC" w:rsidRPr="00AF3D47">
        <w:rPr>
          <w:rFonts w:cs="Calibri"/>
          <w:b/>
        </w:rPr>
        <w:t xml:space="preserve"> </w:t>
      </w:r>
      <w:r w:rsidRPr="00AF3D47">
        <w:rPr>
          <w:rFonts w:cs="Calibri"/>
          <w:b/>
        </w:rPr>
        <w:t xml:space="preserve">BASE64 </w:t>
      </w:r>
      <w:r w:rsidR="00DF28BC" w:rsidRPr="00AF3D47">
        <w:rPr>
          <w:rFonts w:cs="Calibri"/>
          <w:b/>
        </w:rPr>
        <w:t xml:space="preserve">ciągu danych </w:t>
      </w:r>
      <w:r w:rsidRPr="00AF3D47">
        <w:rPr>
          <w:rFonts w:cs="Calibri"/>
          <w:b/>
        </w:rPr>
        <w:t xml:space="preserve">QR-kodu </w:t>
      </w:r>
      <w:r w:rsidR="00DF28BC" w:rsidRPr="00AF3D47">
        <w:rPr>
          <w:rFonts w:cs="Calibri"/>
          <w:b/>
        </w:rPr>
        <w:t>recepty.</w:t>
      </w:r>
    </w:p>
    <w:p w14:paraId="49992E1B" w14:textId="1EB7416D" w:rsidR="00E9018B" w:rsidRDefault="00E9018B" w:rsidP="00B76FBC">
      <w:pPr>
        <w:pStyle w:val="Akapitzlist"/>
        <w:numPr>
          <w:ilvl w:val="0"/>
          <w:numId w:val="1"/>
        </w:numPr>
        <w:rPr>
          <w:rFonts w:cs="Calibri"/>
        </w:rPr>
      </w:pPr>
      <w:r w:rsidRPr="5F3ED062">
        <w:rPr>
          <w:rFonts w:cs="Calibri"/>
        </w:rPr>
        <w:t xml:space="preserve">Zdekompresowanie </w:t>
      </w:r>
      <w:r w:rsidR="0096011B">
        <w:rPr>
          <w:rFonts w:cs="Calibri"/>
        </w:rPr>
        <w:t xml:space="preserve">danych biznesowych kontenera recepty </w:t>
      </w:r>
      <w:r w:rsidR="0096011B" w:rsidRPr="00E274A4">
        <w:rPr>
          <w:rFonts w:cs="Calibri"/>
          <w:b/>
          <w:sz w:val="28"/>
          <w:szCs w:val="28"/>
        </w:rPr>
        <w:t>KD</w:t>
      </w:r>
      <w:r w:rsidR="0096011B">
        <w:rPr>
          <w:rFonts w:cs="Calibri"/>
          <w:b/>
          <w:sz w:val="28"/>
          <w:szCs w:val="28"/>
        </w:rPr>
        <w:t>B-R</w:t>
      </w:r>
      <w:r w:rsidR="0096011B" w:rsidRPr="5F3ED062">
        <w:rPr>
          <w:rFonts w:cs="Calibri"/>
        </w:rPr>
        <w:t xml:space="preserve"> </w:t>
      </w:r>
      <w:r>
        <w:rPr>
          <w:rFonts w:cs="Calibri"/>
        </w:rPr>
        <w:t>(p</w:t>
      </w:r>
      <w:r w:rsidRPr="00F57476">
        <w:rPr>
          <w:rFonts w:cs="Calibri"/>
        </w:rPr>
        <w:t xml:space="preserve">odczas </w:t>
      </w:r>
      <w:r>
        <w:rPr>
          <w:rFonts w:cs="Calibri"/>
        </w:rPr>
        <w:t xml:space="preserve">generowania QR-kodu dane podlegają kompresji z </w:t>
      </w:r>
      <w:r w:rsidRPr="00F57476">
        <w:rPr>
          <w:rFonts w:cs="Calibri"/>
        </w:rPr>
        <w:t xml:space="preserve">skorzystano z biblioteki </w:t>
      </w:r>
      <w:proofErr w:type="spellStart"/>
      <w:r w:rsidRPr="00F57476">
        <w:rPr>
          <w:rFonts w:cs="Calibri"/>
        </w:rPr>
        <w:t>zlib</w:t>
      </w:r>
      <w:proofErr w:type="spellEnd"/>
      <w:r w:rsidRPr="00F57476">
        <w:rPr>
          <w:rFonts w:cs="Calibri"/>
        </w:rPr>
        <w:t xml:space="preserve"> – kodek “</w:t>
      </w:r>
      <w:proofErr w:type="spellStart"/>
      <w:r w:rsidRPr="00F57476">
        <w:rPr>
          <w:rFonts w:cs="Calibri"/>
        </w:rPr>
        <w:t>deflate</w:t>
      </w:r>
      <w:proofErr w:type="spellEnd"/>
      <w:r w:rsidRPr="00F57476">
        <w:rPr>
          <w:rFonts w:cs="Calibri"/>
        </w:rPr>
        <w:t>” z stopniem kompresji na poziomie = 9</w:t>
      </w:r>
      <w:r>
        <w:rPr>
          <w:rFonts w:cs="Calibri"/>
        </w:rPr>
        <w:t>)</w:t>
      </w:r>
      <w:r w:rsidRPr="00F57476">
        <w:rPr>
          <w:rFonts w:cs="Calibri"/>
        </w:rPr>
        <w:t>.</w:t>
      </w:r>
    </w:p>
    <w:p w14:paraId="48B03F87" w14:textId="7755AE9D" w:rsidR="00DF28BC" w:rsidRDefault="00DF28BC" w:rsidP="00B76FBC">
      <w:pPr>
        <w:pStyle w:val="Akapitzlist"/>
        <w:numPr>
          <w:ilvl w:val="0"/>
          <w:numId w:val="1"/>
        </w:numPr>
        <w:rPr>
          <w:rFonts w:cs="Calibri"/>
        </w:rPr>
      </w:pPr>
      <w:r w:rsidRPr="7965FD9F">
        <w:rPr>
          <w:rFonts w:cs="Calibri"/>
        </w:rPr>
        <w:t>Odszyfrowanie skrótu pakietu i recepty</w:t>
      </w:r>
      <w:r w:rsidR="00F7515B">
        <w:rPr>
          <w:rFonts w:cs="Calibri"/>
        </w:rPr>
        <w:t xml:space="preserve"> </w:t>
      </w:r>
      <w:r w:rsidR="00F7515B" w:rsidRPr="00F7515B">
        <w:rPr>
          <w:rFonts w:cs="Calibri"/>
          <w:b/>
          <w:sz w:val="28"/>
          <w:szCs w:val="28"/>
        </w:rPr>
        <w:t>B3</w:t>
      </w:r>
      <w:r w:rsidR="005C7D57">
        <w:rPr>
          <w:rFonts w:cs="Calibri"/>
        </w:rPr>
        <w:t>.</w:t>
      </w:r>
    </w:p>
    <w:p w14:paraId="2C81FB8E" w14:textId="523D0916" w:rsidR="00DF28BC" w:rsidRDefault="00DF28BC" w:rsidP="00B76FBC">
      <w:pPr>
        <w:pStyle w:val="Akapitzlist"/>
        <w:numPr>
          <w:ilvl w:val="0"/>
          <w:numId w:val="1"/>
        </w:numPr>
        <w:rPr>
          <w:rFonts w:cs="Calibri"/>
        </w:rPr>
      </w:pPr>
      <w:r w:rsidRPr="40AC9B76">
        <w:rPr>
          <w:rFonts w:cs="Calibri"/>
        </w:rPr>
        <w:t>Weryfikacja poprawności skrótu złączonych ciągów danych pakietu i recepty</w:t>
      </w:r>
      <w:r w:rsidR="005155EE">
        <w:rPr>
          <w:rFonts w:cs="Calibri"/>
        </w:rPr>
        <w:t xml:space="preserve"> (</w:t>
      </w:r>
      <w:r w:rsidR="005C7D57">
        <w:rPr>
          <w:rFonts w:cs="Calibri"/>
        </w:rPr>
        <w:t xml:space="preserve"> w pkt. 9 skrót jest porównywany z </w:t>
      </w:r>
      <w:r w:rsidR="005C7D57" w:rsidRPr="00E274A4">
        <w:rPr>
          <w:rFonts w:cs="Calibri"/>
        </w:rPr>
        <w:t>skrót</w:t>
      </w:r>
      <w:r w:rsidR="005C7D57">
        <w:rPr>
          <w:rFonts w:cs="Calibri"/>
        </w:rPr>
        <w:t>em</w:t>
      </w:r>
      <w:r w:rsidR="005C7D57" w:rsidRPr="00E274A4">
        <w:rPr>
          <w:rFonts w:cs="Calibri"/>
        </w:rPr>
        <w:t xml:space="preserve"> wyliczony</w:t>
      </w:r>
      <w:r w:rsidR="005C7D57">
        <w:rPr>
          <w:rFonts w:cs="Calibri"/>
        </w:rPr>
        <w:t>m</w:t>
      </w:r>
      <w:r w:rsidR="005C7D57" w:rsidRPr="00E274A4">
        <w:rPr>
          <w:rFonts w:cs="Calibri"/>
        </w:rPr>
        <w:t xml:space="preserve"> </w:t>
      </w:r>
      <w:r w:rsidR="005C7D57">
        <w:rPr>
          <w:rFonts w:cs="Calibri"/>
        </w:rPr>
        <w:t xml:space="preserve">metodą SHA-256 </w:t>
      </w:r>
      <w:r w:rsidR="005C7D57" w:rsidRPr="00E274A4">
        <w:rPr>
          <w:rFonts w:cs="Calibri"/>
        </w:rPr>
        <w:t xml:space="preserve">z </w:t>
      </w:r>
      <w:r w:rsidR="005C7D57">
        <w:rPr>
          <w:rFonts w:cs="Calibri"/>
        </w:rPr>
        <w:t>złączonych</w:t>
      </w:r>
      <w:r w:rsidR="005C7D57" w:rsidRPr="00E274A4">
        <w:rPr>
          <w:rFonts w:cs="Calibri"/>
        </w:rPr>
        <w:t xml:space="preserve"> </w:t>
      </w:r>
      <w:r w:rsidR="005C7D57">
        <w:rPr>
          <w:rFonts w:cs="Calibri"/>
        </w:rPr>
        <w:t xml:space="preserve">danych biznesowych kontenera pakietu </w:t>
      </w:r>
      <w:r w:rsidR="005C7D57" w:rsidRPr="0001317D">
        <w:rPr>
          <w:rFonts w:cs="Calibri"/>
          <w:b/>
          <w:sz w:val="28"/>
          <w:szCs w:val="28"/>
        </w:rPr>
        <w:t>KDB-P</w:t>
      </w:r>
      <w:r w:rsidR="005C7D57">
        <w:rPr>
          <w:rFonts w:cs="Calibri"/>
        </w:rPr>
        <w:t xml:space="preserve"> oraz recepty </w:t>
      </w:r>
      <w:r w:rsidR="005C7D57" w:rsidRPr="0001317D">
        <w:rPr>
          <w:rFonts w:cs="Calibri"/>
          <w:b/>
          <w:sz w:val="28"/>
          <w:szCs w:val="28"/>
        </w:rPr>
        <w:t>KDB-R</w:t>
      </w:r>
      <w:r w:rsidR="005C7D57">
        <w:rPr>
          <w:rFonts w:cs="Calibri"/>
        </w:rPr>
        <w:t>)</w:t>
      </w:r>
      <w:r w:rsidRPr="40AC9B76">
        <w:rPr>
          <w:rFonts w:cs="Calibri"/>
        </w:rPr>
        <w:t>.</w:t>
      </w:r>
    </w:p>
    <w:p w14:paraId="587B285B" w14:textId="218C1568" w:rsidR="00AF3D47" w:rsidRDefault="00AF3D47" w:rsidP="00B76FBC">
      <w:pPr>
        <w:pStyle w:val="Akapitzlist"/>
        <w:numPr>
          <w:ilvl w:val="0"/>
          <w:numId w:val="1"/>
        </w:numPr>
        <w:rPr>
          <w:rFonts w:cs="Calibri"/>
        </w:rPr>
      </w:pPr>
      <w:r w:rsidRPr="122141ED">
        <w:rPr>
          <w:rFonts w:cs="Calibri"/>
        </w:rPr>
        <w:t>Wydzielenie kolej</w:t>
      </w:r>
      <w:r>
        <w:rPr>
          <w:rFonts w:cs="Calibri"/>
        </w:rPr>
        <w:t>nych atrybutów z ciągu danych (k</w:t>
      </w:r>
      <w:r w:rsidRPr="122141ED">
        <w:rPr>
          <w:rFonts w:cs="Calibri"/>
        </w:rPr>
        <w:t>olejne atryb</w:t>
      </w:r>
      <w:r>
        <w:rPr>
          <w:rFonts w:cs="Calibri"/>
        </w:rPr>
        <w:t>uty rozdzielane są znakiem ‘|’</w:t>
      </w:r>
      <w:r w:rsidR="00D67E7E" w:rsidRPr="00D67E7E">
        <w:rPr>
          <w:rFonts w:cs="Calibri"/>
          <w:vertAlign w:val="superscript"/>
        </w:rPr>
        <w:t>1</w:t>
      </w:r>
      <w:r>
        <w:rPr>
          <w:rFonts w:cs="Calibri"/>
        </w:rPr>
        <w:t>)</w:t>
      </w:r>
    </w:p>
    <w:p w14:paraId="07C808B9" w14:textId="0BD469C5" w:rsidR="00AF3D47" w:rsidRDefault="00AF3D47" w:rsidP="00B76FBC">
      <w:pPr>
        <w:pStyle w:val="Akapitzlist"/>
        <w:numPr>
          <w:ilvl w:val="0"/>
          <w:numId w:val="1"/>
        </w:numPr>
        <w:rPr>
          <w:rFonts w:cs="Calibri"/>
        </w:rPr>
      </w:pPr>
      <w:r w:rsidRPr="00AF3D47">
        <w:rPr>
          <w:rFonts w:cs="Calibri"/>
        </w:rPr>
        <w:t>Dla każdego atrybutu</w:t>
      </w:r>
      <w:r>
        <w:rPr>
          <w:rFonts w:cs="Calibri"/>
        </w:rPr>
        <w:t>, dla którego zgodnie z Tabelą 1 jest stosowana funkcja skrótu FSK, zmiana podstawy z „36” na „10”.</w:t>
      </w:r>
    </w:p>
    <w:p w14:paraId="6EEA6C80" w14:textId="77777777" w:rsidR="00E9018B" w:rsidRPr="00AF3D47" w:rsidRDefault="00E9018B" w:rsidP="00E9018B">
      <w:pPr>
        <w:pStyle w:val="Akapitzlist"/>
        <w:rPr>
          <w:rFonts w:cs="Calibri"/>
        </w:rPr>
      </w:pPr>
    </w:p>
    <w:p w14:paraId="1BED7452" w14:textId="0DA5240E" w:rsidR="6E5F57FF" w:rsidRDefault="00F84FEB" w:rsidP="00E9018B">
      <w:pPr>
        <w:pStyle w:val="Nagwek2"/>
      </w:pPr>
      <w:bookmarkStart w:id="17" w:name="_Toc37748929"/>
      <w:r>
        <w:t>Kompozycja</w:t>
      </w:r>
      <w:r w:rsidR="00D67E7E">
        <w:t xml:space="preserve"> danych recepty na podstawie </w:t>
      </w:r>
      <w:r w:rsidR="007E4926">
        <w:t>atrybutów QR-kodów</w:t>
      </w:r>
      <w:bookmarkEnd w:id="17"/>
    </w:p>
    <w:p w14:paraId="0B88C97F" w14:textId="6812EB42" w:rsidR="004C68A1" w:rsidRDefault="004C68A1" w:rsidP="6E5F57FF">
      <w:r>
        <w:t>Poniżej wykaz danych recepty i sposób ich bu</w:t>
      </w:r>
      <w:r w:rsidR="008F684E">
        <w:t>dowania na podstawie atrybutów z</w:t>
      </w:r>
      <w:r>
        <w:t xml:space="preserve"> QR-kod</w:t>
      </w:r>
      <w:r w:rsidR="008F684E">
        <w:t>ów:</w:t>
      </w:r>
    </w:p>
    <w:p w14:paraId="6640AA97" w14:textId="5965D15D" w:rsidR="00FF0181" w:rsidRPr="0093247E" w:rsidRDefault="00FF0181" w:rsidP="00FF0181">
      <w:pPr>
        <w:pStyle w:val="Legenda"/>
      </w:pPr>
      <w:bookmarkStart w:id="18" w:name="_Toc37316500"/>
      <w:r w:rsidRPr="0093247E">
        <w:lastRenderedPageBreak/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>
        <w:rPr>
          <w:noProof/>
        </w:rPr>
        <w:t>3</w:t>
      </w:r>
      <w:r>
        <w:fldChar w:fldCharType="end"/>
      </w:r>
      <w:r w:rsidRPr="0093247E">
        <w:t xml:space="preserve">. </w:t>
      </w:r>
      <w:r>
        <w:t>Sposób kompozycji atrybutów QR-kodów na dane biznesowe recepty</w:t>
      </w:r>
      <w:bookmarkEnd w:id="18"/>
    </w:p>
    <w:tbl>
      <w:tblPr>
        <w:tblStyle w:val="Tabela-Siatka"/>
        <w:tblW w:w="9492" w:type="dxa"/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992"/>
        <w:gridCol w:w="4253"/>
        <w:gridCol w:w="1842"/>
      </w:tblGrid>
      <w:tr w:rsidR="00BC2B76" w:rsidRPr="00DC68FB" w14:paraId="0D3EFB84" w14:textId="77777777" w:rsidTr="00BC2B76">
        <w:trPr>
          <w:trHeight w:val="421"/>
          <w:tblHeader/>
        </w:trPr>
        <w:tc>
          <w:tcPr>
            <w:tcW w:w="562" w:type="dxa"/>
            <w:shd w:val="clear" w:color="auto" w:fill="002060"/>
          </w:tcPr>
          <w:p w14:paraId="352C34C1" w14:textId="77777777" w:rsidR="00BC2B76" w:rsidRPr="00430F99" w:rsidRDefault="00BC2B76" w:rsidP="00742010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1843" w:type="dxa"/>
            <w:shd w:val="clear" w:color="auto" w:fill="002060"/>
          </w:tcPr>
          <w:p w14:paraId="7BF09D83" w14:textId="67537C72" w:rsidR="00BC2B76" w:rsidRPr="00430F99" w:rsidRDefault="00BC2B76" w:rsidP="00727D35">
            <w:pPr>
              <w:spacing w:before="40" w:after="40" w:line="24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Nazwa atrybutu pakietu recept</w:t>
            </w:r>
          </w:p>
        </w:tc>
        <w:tc>
          <w:tcPr>
            <w:tcW w:w="992" w:type="dxa"/>
            <w:shd w:val="clear" w:color="auto" w:fill="002060"/>
          </w:tcPr>
          <w:p w14:paraId="58D7B3C8" w14:textId="5FBF89E5" w:rsidR="00BC2B76" w:rsidRPr="00430F99" w:rsidRDefault="00BC2B76" w:rsidP="00742010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 w:rsidRPr="00430F99">
              <w:rPr>
                <w:b/>
                <w:sz w:val="20"/>
                <w:szCs w:val="20"/>
              </w:rPr>
              <w:t>Składnik atrybutu</w:t>
            </w:r>
            <w:r>
              <w:rPr>
                <w:b/>
                <w:sz w:val="20"/>
                <w:szCs w:val="20"/>
              </w:rPr>
              <w:t xml:space="preserve"> QR-kodu</w:t>
            </w:r>
          </w:p>
        </w:tc>
        <w:tc>
          <w:tcPr>
            <w:tcW w:w="4253" w:type="dxa"/>
            <w:shd w:val="clear" w:color="auto" w:fill="002060"/>
          </w:tcPr>
          <w:p w14:paraId="6618EFF9" w14:textId="32B1C754" w:rsidR="00BC2B76" w:rsidRPr="00430F99" w:rsidRDefault="00BC2B76" w:rsidP="00742010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 w:rsidRPr="00430F99">
              <w:rPr>
                <w:b/>
                <w:sz w:val="20"/>
                <w:szCs w:val="20"/>
              </w:rPr>
              <w:t>Znaczenie</w:t>
            </w:r>
            <w:r w:rsidR="00727D35">
              <w:rPr>
                <w:b/>
                <w:sz w:val="20"/>
                <w:szCs w:val="20"/>
              </w:rPr>
              <w:t>/ algorytm budowy</w:t>
            </w:r>
          </w:p>
        </w:tc>
        <w:tc>
          <w:tcPr>
            <w:tcW w:w="1842" w:type="dxa"/>
            <w:shd w:val="clear" w:color="auto" w:fill="002060"/>
          </w:tcPr>
          <w:p w14:paraId="15FC5B15" w14:textId="77777777" w:rsidR="00BC2B76" w:rsidRPr="00430F99" w:rsidRDefault="00BC2B76" w:rsidP="00742010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 w:rsidRPr="00430F99">
              <w:rPr>
                <w:b/>
                <w:sz w:val="20"/>
                <w:szCs w:val="20"/>
              </w:rPr>
              <w:t>Przykład</w:t>
            </w:r>
          </w:p>
        </w:tc>
      </w:tr>
      <w:tr w:rsidR="00BC2B76" w:rsidRPr="00DC68FB" w14:paraId="5D0F2AEC" w14:textId="77777777" w:rsidTr="00BC2B76">
        <w:tc>
          <w:tcPr>
            <w:tcW w:w="562" w:type="dxa"/>
            <w:shd w:val="clear" w:color="auto" w:fill="002060"/>
          </w:tcPr>
          <w:p w14:paraId="261771FA" w14:textId="3C4BFE1A" w:rsidR="00BC2B76" w:rsidRPr="00947DA1" w:rsidRDefault="00BC2B76" w:rsidP="00742010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843" w:type="dxa"/>
            <w:shd w:val="clear" w:color="auto" w:fill="002060"/>
          </w:tcPr>
          <w:p w14:paraId="6C7C5D22" w14:textId="4747663E" w:rsidR="00BC2B76" w:rsidRDefault="00BC2B76" w:rsidP="00727D35">
            <w:pPr>
              <w:spacing w:before="40" w:after="40" w:line="24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Klucz pakietu</w:t>
            </w:r>
          </w:p>
        </w:tc>
        <w:tc>
          <w:tcPr>
            <w:tcW w:w="992" w:type="dxa"/>
          </w:tcPr>
          <w:p w14:paraId="7A0DCEF8" w14:textId="0F051D38" w:rsidR="00BC2B76" w:rsidRDefault="00727D35" w:rsidP="00742010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A1</w:t>
            </w:r>
          </w:p>
        </w:tc>
        <w:tc>
          <w:tcPr>
            <w:tcW w:w="4253" w:type="dxa"/>
          </w:tcPr>
          <w:p w14:paraId="286F3A50" w14:textId="26D16672" w:rsidR="00727D35" w:rsidRPr="00E77347" w:rsidRDefault="00727D35" w:rsidP="00727D35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Klucz pakietu generowany przez S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ystem P1</w:t>
            </w:r>
          </w:p>
          <w:p w14:paraId="7EC9F667" w14:textId="77777777" w:rsidR="00BC2B76" w:rsidRDefault="00BC2B76" w:rsidP="00742010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</w:tcPr>
          <w:p w14:paraId="24FEC66E" w14:textId="74C104A2" w:rsidR="00BC2B76" w:rsidRPr="00674321" w:rsidRDefault="00727D35" w:rsidP="00742010">
            <w:pPr>
              <w:spacing w:before="40" w:after="40" w:line="240" w:lineRule="auto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3456</w:t>
            </w:r>
            <w:r w:rsidRPr="00674321"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00118692304764970444593</w:t>
            </w:r>
            <w:r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…</w:t>
            </w:r>
          </w:p>
        </w:tc>
      </w:tr>
      <w:tr w:rsidR="00BC2B76" w:rsidRPr="00DC68FB" w14:paraId="3F38A78B" w14:textId="77777777" w:rsidTr="00BC2B76">
        <w:tc>
          <w:tcPr>
            <w:tcW w:w="562" w:type="dxa"/>
            <w:shd w:val="clear" w:color="auto" w:fill="002060"/>
          </w:tcPr>
          <w:p w14:paraId="263300A5" w14:textId="4A292D97" w:rsidR="00BC2B76" w:rsidRPr="00947DA1" w:rsidRDefault="00BC2B76" w:rsidP="00742010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002060"/>
          </w:tcPr>
          <w:p w14:paraId="0DAC8E64" w14:textId="77777777" w:rsidR="00BC2B76" w:rsidRPr="008F7800" w:rsidRDefault="00BC2B76" w:rsidP="00727D35">
            <w:pPr>
              <w:spacing w:before="40" w:after="40" w:line="24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Klucz recepty</w:t>
            </w:r>
          </w:p>
        </w:tc>
        <w:tc>
          <w:tcPr>
            <w:tcW w:w="992" w:type="dxa"/>
          </w:tcPr>
          <w:p w14:paraId="2FDF3AA4" w14:textId="77777777" w:rsidR="00BC2B76" w:rsidRPr="00DC68FB" w:rsidRDefault="00BC2B76" w:rsidP="00742010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B1</w:t>
            </w:r>
          </w:p>
        </w:tc>
        <w:tc>
          <w:tcPr>
            <w:tcW w:w="4253" w:type="dxa"/>
          </w:tcPr>
          <w:p w14:paraId="21D974C8" w14:textId="77777777" w:rsidR="00BC2B76" w:rsidRPr="00E77347" w:rsidRDefault="00BC2B76" w:rsidP="00742010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Klucz recepty generowany przez S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ystem P1</w:t>
            </w:r>
          </w:p>
          <w:p w14:paraId="2E61CFE9" w14:textId="77777777" w:rsidR="00BC2B76" w:rsidRPr="00DC68FB" w:rsidRDefault="00BC2B76" w:rsidP="00742010">
            <w:pPr>
              <w:spacing w:before="40" w:after="40" w:line="240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0A502218" w14:textId="1BF18352" w:rsidR="00BC2B76" w:rsidRPr="00674321" w:rsidRDefault="00BC2B76" w:rsidP="00727D35">
            <w:pPr>
              <w:spacing w:before="40" w:after="40" w:line="240" w:lineRule="auto"/>
              <w:rPr>
                <w:i/>
                <w:sz w:val="20"/>
                <w:szCs w:val="20"/>
              </w:rPr>
            </w:pPr>
            <w:r w:rsidRPr="00674321"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1202100118692304764970444593</w:t>
            </w:r>
            <w:r w:rsidR="00727D35"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…</w:t>
            </w:r>
          </w:p>
        </w:tc>
      </w:tr>
      <w:tr w:rsidR="00BC2B76" w:rsidRPr="00DC68FB" w14:paraId="045156F8" w14:textId="77777777" w:rsidTr="00BC2B76">
        <w:tc>
          <w:tcPr>
            <w:tcW w:w="562" w:type="dxa"/>
            <w:shd w:val="clear" w:color="auto" w:fill="002060"/>
          </w:tcPr>
          <w:p w14:paraId="7AEBBCFB" w14:textId="0C252164" w:rsidR="00BC2B76" w:rsidRPr="00947DA1" w:rsidRDefault="00727D35" w:rsidP="00742010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843" w:type="dxa"/>
            <w:shd w:val="clear" w:color="auto" w:fill="002060"/>
          </w:tcPr>
          <w:p w14:paraId="40BDE664" w14:textId="26A27EBB" w:rsidR="00BC2B76" w:rsidRDefault="00F63409" w:rsidP="00742010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Numer recepty </w:t>
            </w:r>
          </w:p>
        </w:tc>
        <w:tc>
          <w:tcPr>
            <w:tcW w:w="992" w:type="dxa"/>
          </w:tcPr>
          <w:p w14:paraId="503C51E2" w14:textId="66773630" w:rsidR="00BC2B76" w:rsidRDefault="00F63409" w:rsidP="00742010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B4, B5</w:t>
            </w:r>
          </w:p>
        </w:tc>
        <w:tc>
          <w:tcPr>
            <w:tcW w:w="4253" w:type="dxa"/>
          </w:tcPr>
          <w:p w14:paraId="5A7410A4" w14:textId="2FAFEF3D" w:rsidR="00D553E0" w:rsidRPr="00D553E0" w:rsidRDefault="00D553E0" w:rsidP="00742010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D553E0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Numer OID recepty: </w:t>
            </w:r>
          </w:p>
          <w:p w14:paraId="22500A4F" w14:textId="155D2EE1" w:rsidR="00F63409" w:rsidRPr="00D553E0" w:rsidRDefault="00F63409" w:rsidP="00742010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D553E0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ROOT:</w:t>
            </w:r>
          </w:p>
          <w:p w14:paraId="4FBBDA02" w14:textId="0A927147" w:rsidR="00F63409" w:rsidRPr="00F63409" w:rsidRDefault="00F63409" w:rsidP="00B76FBC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F63409">
              <w:rPr>
                <w:sz w:val="20"/>
                <w:szCs w:val="20"/>
              </w:rPr>
              <w:t>2.16.840.1.113883.3.4424.2.7.</w:t>
            </w:r>
            <w:r w:rsidRPr="00F63409">
              <w:rPr>
                <w:b/>
                <w:sz w:val="28"/>
                <w:szCs w:val="28"/>
              </w:rPr>
              <w:t>B4</w:t>
            </w:r>
            <w:r w:rsidRPr="00F63409">
              <w:rPr>
                <w:sz w:val="20"/>
                <w:szCs w:val="20"/>
              </w:rPr>
              <w:t xml:space="preserve">.2.1 - gdy rodzaj </w:t>
            </w:r>
            <w:r w:rsidR="0076794B">
              <w:rPr>
                <w:sz w:val="20"/>
                <w:szCs w:val="20"/>
              </w:rPr>
              <w:t xml:space="preserve">B7.5 wynosi 0 albo 1 </w:t>
            </w:r>
          </w:p>
          <w:p w14:paraId="45C54954" w14:textId="7E7BC4A8" w:rsidR="00F63409" w:rsidRPr="00F63409" w:rsidRDefault="00F63409" w:rsidP="00B76FBC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F63409">
              <w:rPr>
                <w:sz w:val="20"/>
                <w:szCs w:val="20"/>
              </w:rPr>
              <w:t>2.16.840.1</w:t>
            </w:r>
            <w:r w:rsidR="00E14DC0">
              <w:rPr>
                <w:sz w:val="20"/>
                <w:szCs w:val="20"/>
              </w:rPr>
              <w:t>.113883.3.4424.2.10.</w:t>
            </w:r>
            <w:r w:rsidR="00E14DC0" w:rsidRPr="00A95EE4">
              <w:rPr>
                <w:rFonts w:ascii="Segoe UI" w:hAnsi="Segoe UI" w:cs="Segoe UI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E14DC0">
              <w:rPr>
                <w:rFonts w:ascii="Segoe UI" w:hAnsi="Segoe UI" w:cs="Segoe UI"/>
                <w:bCs/>
                <w:color w:val="000000"/>
                <w:sz w:val="18"/>
                <w:szCs w:val="18"/>
                <w:lang w:eastAsia="pl-PL"/>
              </w:rPr>
              <w:t>&lt;</w:t>
            </w:r>
            <w:r w:rsidR="00E14DC0" w:rsidRPr="00E14DC0">
              <w:rPr>
                <w:b/>
                <w:sz w:val="28"/>
                <w:szCs w:val="28"/>
              </w:rPr>
              <w:t>A14.1</w:t>
            </w:r>
            <w:r w:rsidR="00E14DC0">
              <w:rPr>
                <w:rFonts w:ascii="Segoe UI" w:hAnsi="Segoe UI" w:cs="Segoe UI"/>
                <w:bCs/>
                <w:color w:val="000000"/>
                <w:sz w:val="18"/>
                <w:szCs w:val="18"/>
                <w:lang w:eastAsia="pl-PL"/>
              </w:rPr>
              <w:t>&gt;</w:t>
            </w:r>
            <w:r w:rsidR="00E14DC0">
              <w:rPr>
                <w:sz w:val="20"/>
                <w:szCs w:val="20"/>
              </w:rPr>
              <w:t>.</w:t>
            </w:r>
            <w:r w:rsidR="00E14DC0" w:rsidRPr="00A95EE4">
              <w:rPr>
                <w:rFonts w:ascii="Segoe UI" w:hAnsi="Segoe UI" w:cs="Segoe UI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E14DC0">
              <w:rPr>
                <w:rFonts w:ascii="Segoe UI" w:hAnsi="Segoe UI" w:cs="Segoe UI"/>
                <w:bCs/>
                <w:color w:val="000000"/>
                <w:sz w:val="18"/>
                <w:szCs w:val="18"/>
                <w:lang w:eastAsia="pl-PL"/>
              </w:rPr>
              <w:t>&lt;</w:t>
            </w:r>
            <w:r w:rsidR="00E14DC0" w:rsidRPr="00E14DC0">
              <w:rPr>
                <w:b/>
                <w:sz w:val="28"/>
                <w:szCs w:val="28"/>
              </w:rPr>
              <w:t>A14.2</w:t>
            </w:r>
            <w:r w:rsidR="008F684E">
              <w:rPr>
                <w:b/>
                <w:sz w:val="28"/>
                <w:szCs w:val="28"/>
              </w:rPr>
              <w:t xml:space="preserve"> </w:t>
            </w:r>
            <w:r w:rsidR="008F684E" w:rsidRPr="008F684E">
              <w:t>– bez zer wiodących</w:t>
            </w:r>
            <w:r w:rsidR="00E14DC0">
              <w:rPr>
                <w:rFonts w:ascii="Segoe UI" w:hAnsi="Segoe UI" w:cs="Segoe UI"/>
                <w:bCs/>
                <w:color w:val="000000"/>
                <w:sz w:val="18"/>
                <w:szCs w:val="18"/>
                <w:lang w:eastAsia="pl-PL"/>
              </w:rPr>
              <w:t>&gt;</w:t>
            </w:r>
            <w:r>
              <w:rPr>
                <w:sz w:val="20"/>
                <w:szCs w:val="20"/>
              </w:rPr>
              <w:t>.2.1 – gdy rodzaj PA albo PF</w:t>
            </w:r>
          </w:p>
          <w:p w14:paraId="351E36D9" w14:textId="10CF6846" w:rsidR="00F63409" w:rsidRPr="00F63409" w:rsidRDefault="00D553E0" w:rsidP="00742010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b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EXT</w:t>
            </w:r>
            <w:r w:rsidR="00F63409" w:rsidRPr="00D553E0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:</w:t>
            </w:r>
            <w:r w:rsidR="00F63409">
              <w:rPr>
                <w:b/>
              </w:rPr>
              <w:t xml:space="preserve"> </w:t>
            </w:r>
            <w:r w:rsidR="00F63409" w:rsidRPr="00F63409">
              <w:rPr>
                <w:b/>
                <w:sz w:val="28"/>
                <w:szCs w:val="28"/>
              </w:rPr>
              <w:t>B5</w:t>
            </w:r>
          </w:p>
        </w:tc>
        <w:tc>
          <w:tcPr>
            <w:tcW w:w="1842" w:type="dxa"/>
          </w:tcPr>
          <w:p w14:paraId="3905B52B" w14:textId="137539C1" w:rsidR="00F63409" w:rsidRPr="00F63409" w:rsidRDefault="00F63409" w:rsidP="00F63409">
            <w:pPr>
              <w:spacing w:before="40" w:after="40" w:line="240" w:lineRule="auto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 w:rsidRPr="00F63409"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2.16.840.1.113883.3.4424.2.7.</w:t>
            </w:r>
            <w:r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171</w:t>
            </w:r>
            <w:r w:rsidRPr="00F63409"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.2.1</w:t>
            </w:r>
            <w:r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 xml:space="preserve">: </w:t>
            </w:r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26he6782ix120900002531</w:t>
            </w:r>
          </w:p>
          <w:p w14:paraId="632B0450" w14:textId="77777777" w:rsidR="00BC2B76" w:rsidRPr="00674321" w:rsidRDefault="00BC2B76" w:rsidP="00742010">
            <w:pPr>
              <w:spacing w:before="40" w:after="40" w:line="240" w:lineRule="auto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</w:p>
        </w:tc>
      </w:tr>
      <w:tr w:rsidR="00E14DC0" w:rsidRPr="00DC68FB" w14:paraId="7B994434" w14:textId="77777777" w:rsidTr="00BC2B76">
        <w:tc>
          <w:tcPr>
            <w:tcW w:w="562" w:type="dxa"/>
            <w:shd w:val="clear" w:color="auto" w:fill="002060"/>
          </w:tcPr>
          <w:p w14:paraId="61D6FF11" w14:textId="55278979" w:rsidR="00E14DC0" w:rsidRDefault="00E14DC0" w:rsidP="00742010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843" w:type="dxa"/>
            <w:shd w:val="clear" w:color="auto" w:fill="002060"/>
          </w:tcPr>
          <w:p w14:paraId="1004220B" w14:textId="15AA9D28" w:rsidR="00E14DC0" w:rsidRDefault="00E14DC0" w:rsidP="00D553E0">
            <w:pPr>
              <w:spacing w:before="40" w:after="40" w:line="240" w:lineRule="auto"/>
              <w:jc w:val="left"/>
              <w:rPr>
                <w:b/>
                <w:sz w:val="20"/>
                <w:szCs w:val="20"/>
              </w:rPr>
            </w:pPr>
            <w:r w:rsidRPr="00E14DC0">
              <w:rPr>
                <w:b/>
                <w:sz w:val="20"/>
                <w:szCs w:val="20"/>
              </w:rPr>
              <w:t>Kategoria dostępności</w:t>
            </w:r>
          </w:p>
        </w:tc>
        <w:tc>
          <w:tcPr>
            <w:tcW w:w="992" w:type="dxa"/>
          </w:tcPr>
          <w:p w14:paraId="099AC4EF" w14:textId="292137D0" w:rsidR="00E14DC0" w:rsidRDefault="00E14DC0" w:rsidP="00742010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B7.1</w:t>
            </w:r>
          </w:p>
        </w:tc>
        <w:tc>
          <w:tcPr>
            <w:tcW w:w="4253" w:type="dxa"/>
          </w:tcPr>
          <w:p w14:paraId="1181BC80" w14:textId="4953C699" w:rsidR="00E14DC0" w:rsidRPr="00F63409" w:rsidRDefault="00E14DC0" w:rsidP="00742010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b/>
              </w:rPr>
            </w:pPr>
            <w:r w:rsidRPr="00E14DC0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Kategoria dostępności leku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</w:t>
            </w:r>
            <w:r w:rsidRPr="00E14DC0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"KDLEK"</w:t>
            </w:r>
          </w:p>
        </w:tc>
        <w:tc>
          <w:tcPr>
            <w:tcW w:w="1842" w:type="dxa"/>
          </w:tcPr>
          <w:p w14:paraId="39292C67" w14:textId="452D36A1" w:rsidR="00E14DC0" w:rsidRPr="00F63409" w:rsidRDefault="00E14DC0" w:rsidP="00F63409">
            <w:pPr>
              <w:spacing w:before="40" w:after="40" w:line="240" w:lineRule="auto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Rp</w:t>
            </w:r>
            <w:proofErr w:type="spellEnd"/>
          </w:p>
        </w:tc>
      </w:tr>
      <w:tr w:rsidR="00D553E0" w:rsidRPr="00DC68FB" w14:paraId="603DBBED" w14:textId="77777777" w:rsidTr="00BC2B76">
        <w:tc>
          <w:tcPr>
            <w:tcW w:w="562" w:type="dxa"/>
            <w:shd w:val="clear" w:color="auto" w:fill="002060"/>
          </w:tcPr>
          <w:p w14:paraId="7DAA6405" w14:textId="54BEA790" w:rsidR="00D553E0" w:rsidRDefault="00D553E0" w:rsidP="00D553E0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843" w:type="dxa"/>
            <w:shd w:val="clear" w:color="auto" w:fill="002060"/>
          </w:tcPr>
          <w:p w14:paraId="0CCBFEE4" w14:textId="2A62EC0A" w:rsidR="00D553E0" w:rsidRPr="00E14DC0" w:rsidRDefault="00D553E0" w:rsidP="00D553E0">
            <w:pPr>
              <w:spacing w:before="40" w:after="40" w:line="24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Rodzaj leku</w:t>
            </w:r>
          </w:p>
        </w:tc>
        <w:tc>
          <w:tcPr>
            <w:tcW w:w="992" w:type="dxa"/>
          </w:tcPr>
          <w:p w14:paraId="08FE3A09" w14:textId="51D7C30B" w:rsidR="00D553E0" w:rsidRDefault="00D553E0" w:rsidP="00D553E0">
            <w:pPr>
              <w:spacing w:before="40" w:after="40" w:line="240" w:lineRule="auto"/>
              <w:rPr>
                <w:sz w:val="20"/>
                <w:szCs w:val="20"/>
              </w:rPr>
            </w:pPr>
            <w:r w:rsidRPr="005D4C76">
              <w:rPr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>7.2</w:t>
            </w:r>
          </w:p>
        </w:tc>
        <w:tc>
          <w:tcPr>
            <w:tcW w:w="4253" w:type="dxa"/>
          </w:tcPr>
          <w:p w14:paraId="1C053081" w14:textId="60AB7920" w:rsidR="00D553E0" w:rsidRPr="00E14DC0" w:rsidRDefault="00D553E0" w:rsidP="00D553E0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Rodzaj leku „RLEK”</w:t>
            </w:r>
          </w:p>
        </w:tc>
        <w:tc>
          <w:tcPr>
            <w:tcW w:w="1842" w:type="dxa"/>
          </w:tcPr>
          <w:p w14:paraId="0E229869" w14:textId="701482EC" w:rsidR="00D553E0" w:rsidRDefault="00D553E0" w:rsidP="00D553E0">
            <w:pPr>
              <w:spacing w:before="40" w:after="40" w:line="240" w:lineRule="auto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G</w:t>
            </w:r>
          </w:p>
        </w:tc>
      </w:tr>
      <w:tr w:rsidR="00D553E0" w:rsidRPr="00DC68FB" w14:paraId="4B526658" w14:textId="77777777" w:rsidTr="00BC2B76">
        <w:tc>
          <w:tcPr>
            <w:tcW w:w="562" w:type="dxa"/>
            <w:shd w:val="clear" w:color="auto" w:fill="002060"/>
          </w:tcPr>
          <w:p w14:paraId="4B806DA9" w14:textId="0860B732" w:rsidR="00D553E0" w:rsidRDefault="00D553E0" w:rsidP="00D553E0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843" w:type="dxa"/>
            <w:shd w:val="clear" w:color="auto" w:fill="002060"/>
          </w:tcPr>
          <w:p w14:paraId="18FBCA6F" w14:textId="09EA5161" w:rsidR="00D553E0" w:rsidRPr="00E14DC0" w:rsidRDefault="00D553E0" w:rsidP="00D553E0">
            <w:pPr>
              <w:spacing w:before="40" w:after="40" w:line="24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Tryb wystawienia</w:t>
            </w:r>
          </w:p>
        </w:tc>
        <w:tc>
          <w:tcPr>
            <w:tcW w:w="992" w:type="dxa"/>
          </w:tcPr>
          <w:p w14:paraId="0E91B63B" w14:textId="013913ED" w:rsidR="00D553E0" w:rsidRDefault="00D553E0" w:rsidP="00D553E0">
            <w:pPr>
              <w:spacing w:before="40" w:after="40" w:line="240" w:lineRule="auto"/>
              <w:rPr>
                <w:sz w:val="20"/>
                <w:szCs w:val="20"/>
              </w:rPr>
            </w:pPr>
            <w:r w:rsidRPr="005D4C76">
              <w:rPr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>7.3</w:t>
            </w:r>
          </w:p>
        </w:tc>
        <w:tc>
          <w:tcPr>
            <w:tcW w:w="4253" w:type="dxa"/>
          </w:tcPr>
          <w:p w14:paraId="0708A7DD" w14:textId="33B2FE8C" w:rsidR="00D553E0" w:rsidRPr="00E14DC0" w:rsidRDefault="00D553E0" w:rsidP="00D553E0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Tryb wystawienia </w:t>
            </w:r>
            <w:r w:rsidRPr="00D553E0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"TWREC</w:t>
            </w:r>
          </w:p>
        </w:tc>
        <w:tc>
          <w:tcPr>
            <w:tcW w:w="1842" w:type="dxa"/>
          </w:tcPr>
          <w:p w14:paraId="721C8620" w14:textId="09B0A920" w:rsidR="00D553E0" w:rsidRDefault="00D553E0" w:rsidP="00D553E0">
            <w:pPr>
              <w:spacing w:before="40" w:after="40" w:line="240" w:lineRule="auto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Z</w:t>
            </w:r>
          </w:p>
        </w:tc>
      </w:tr>
      <w:tr w:rsidR="00D553E0" w:rsidRPr="00DC68FB" w14:paraId="3E352ABD" w14:textId="77777777" w:rsidTr="00BC2B76">
        <w:tc>
          <w:tcPr>
            <w:tcW w:w="562" w:type="dxa"/>
            <w:shd w:val="clear" w:color="auto" w:fill="002060"/>
          </w:tcPr>
          <w:p w14:paraId="0E4940AC" w14:textId="21AF7679" w:rsidR="00D553E0" w:rsidRDefault="00D553E0" w:rsidP="00D553E0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843" w:type="dxa"/>
            <w:shd w:val="clear" w:color="auto" w:fill="002060"/>
          </w:tcPr>
          <w:p w14:paraId="2B42B8FD" w14:textId="39C5586B" w:rsidR="00D553E0" w:rsidRPr="00E14DC0" w:rsidRDefault="00D553E0" w:rsidP="00D553E0">
            <w:pPr>
              <w:spacing w:before="40" w:after="40" w:line="24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Tryb realizacji</w:t>
            </w:r>
          </w:p>
        </w:tc>
        <w:tc>
          <w:tcPr>
            <w:tcW w:w="992" w:type="dxa"/>
          </w:tcPr>
          <w:p w14:paraId="39BF85B9" w14:textId="2A364F03" w:rsidR="00D553E0" w:rsidRDefault="00D553E0" w:rsidP="00D553E0">
            <w:pPr>
              <w:spacing w:before="40" w:after="40" w:line="240" w:lineRule="auto"/>
              <w:rPr>
                <w:sz w:val="20"/>
                <w:szCs w:val="20"/>
              </w:rPr>
            </w:pPr>
            <w:r w:rsidRPr="005D4C76">
              <w:rPr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>7.4</w:t>
            </w:r>
          </w:p>
        </w:tc>
        <w:tc>
          <w:tcPr>
            <w:tcW w:w="4253" w:type="dxa"/>
          </w:tcPr>
          <w:p w14:paraId="0379CC73" w14:textId="475708DF" w:rsidR="00D553E0" w:rsidRPr="00E14DC0" w:rsidRDefault="00D553E0" w:rsidP="00D553E0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Tryb realizacji recepty </w:t>
            </w:r>
            <w:r w:rsidRPr="00D553E0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"TRREC"</w:t>
            </w:r>
          </w:p>
        </w:tc>
        <w:tc>
          <w:tcPr>
            <w:tcW w:w="1842" w:type="dxa"/>
          </w:tcPr>
          <w:p w14:paraId="72A4FAC4" w14:textId="3442D207" w:rsidR="00D553E0" w:rsidRDefault="00D553E0" w:rsidP="00D553E0">
            <w:pPr>
              <w:spacing w:before="40" w:after="40" w:line="240" w:lineRule="auto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Z</w:t>
            </w:r>
          </w:p>
        </w:tc>
      </w:tr>
      <w:tr w:rsidR="00D553E0" w:rsidRPr="00DC68FB" w14:paraId="366A9C53" w14:textId="77777777" w:rsidTr="00BC2B76">
        <w:tc>
          <w:tcPr>
            <w:tcW w:w="562" w:type="dxa"/>
            <w:shd w:val="clear" w:color="auto" w:fill="002060"/>
          </w:tcPr>
          <w:p w14:paraId="55153813" w14:textId="1F19A745" w:rsidR="00D553E0" w:rsidRDefault="00D553E0" w:rsidP="00D553E0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843" w:type="dxa"/>
            <w:shd w:val="clear" w:color="auto" w:fill="002060"/>
          </w:tcPr>
          <w:p w14:paraId="2A15014D" w14:textId="76290A55" w:rsidR="00D553E0" w:rsidRPr="00E14DC0" w:rsidRDefault="00D553E0" w:rsidP="00D553E0">
            <w:pPr>
              <w:spacing w:before="40" w:after="40" w:line="240" w:lineRule="auto"/>
              <w:jc w:val="left"/>
              <w:rPr>
                <w:b/>
                <w:sz w:val="20"/>
                <w:szCs w:val="20"/>
              </w:rPr>
            </w:pPr>
            <w:r w:rsidRPr="00D553E0">
              <w:rPr>
                <w:b/>
                <w:sz w:val="20"/>
                <w:szCs w:val="20"/>
              </w:rPr>
              <w:t>Rodzaj recepty elektronicznej</w:t>
            </w:r>
          </w:p>
        </w:tc>
        <w:tc>
          <w:tcPr>
            <w:tcW w:w="992" w:type="dxa"/>
          </w:tcPr>
          <w:p w14:paraId="02DFBCFF" w14:textId="01A5207F" w:rsidR="00D553E0" w:rsidRDefault="00D553E0" w:rsidP="00D553E0">
            <w:pPr>
              <w:spacing w:before="40" w:after="40" w:line="240" w:lineRule="auto"/>
              <w:rPr>
                <w:sz w:val="20"/>
                <w:szCs w:val="20"/>
              </w:rPr>
            </w:pPr>
            <w:r w:rsidRPr="005D4C76">
              <w:rPr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>7.5</w:t>
            </w:r>
          </w:p>
        </w:tc>
        <w:tc>
          <w:tcPr>
            <w:tcW w:w="4253" w:type="dxa"/>
          </w:tcPr>
          <w:p w14:paraId="5C6223D4" w14:textId="12002437" w:rsidR="00D553E0" w:rsidRPr="00E14DC0" w:rsidRDefault="00D553E0" w:rsidP="00D553E0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D553E0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Rodzaj recepty elektronicznej "RRECE"</w:t>
            </w:r>
          </w:p>
        </w:tc>
        <w:tc>
          <w:tcPr>
            <w:tcW w:w="1842" w:type="dxa"/>
          </w:tcPr>
          <w:p w14:paraId="3C0567C4" w14:textId="35544122" w:rsidR="00D553E0" w:rsidRDefault="00D553E0" w:rsidP="00D553E0">
            <w:pPr>
              <w:spacing w:before="40" w:after="40" w:line="240" w:lineRule="auto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ZW</w:t>
            </w:r>
          </w:p>
        </w:tc>
      </w:tr>
      <w:tr w:rsidR="00D553E0" w:rsidRPr="00DC68FB" w14:paraId="247EB30C" w14:textId="77777777" w:rsidTr="00BC2B76">
        <w:tc>
          <w:tcPr>
            <w:tcW w:w="562" w:type="dxa"/>
            <w:shd w:val="clear" w:color="auto" w:fill="002060"/>
          </w:tcPr>
          <w:p w14:paraId="0453F5FF" w14:textId="55A62CA9" w:rsidR="00D553E0" w:rsidRDefault="008F684E" w:rsidP="00D553E0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843" w:type="dxa"/>
            <w:shd w:val="clear" w:color="auto" w:fill="002060"/>
          </w:tcPr>
          <w:p w14:paraId="2410E2B9" w14:textId="33ECFE08" w:rsidR="00D553E0" w:rsidRPr="00D553E0" w:rsidRDefault="00D553E0" w:rsidP="00D553E0">
            <w:pPr>
              <w:spacing w:before="40" w:after="40" w:line="24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 wystawienia</w:t>
            </w:r>
          </w:p>
        </w:tc>
        <w:tc>
          <w:tcPr>
            <w:tcW w:w="992" w:type="dxa"/>
          </w:tcPr>
          <w:p w14:paraId="36D697B1" w14:textId="601C263D" w:rsidR="00D553E0" w:rsidRDefault="008F684E" w:rsidP="00D553E0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B6</w:t>
            </w:r>
          </w:p>
        </w:tc>
        <w:tc>
          <w:tcPr>
            <w:tcW w:w="4253" w:type="dxa"/>
          </w:tcPr>
          <w:p w14:paraId="61863BE3" w14:textId="3C9958B8" w:rsidR="008F684E" w:rsidRPr="00D553E0" w:rsidRDefault="00D553E0" w:rsidP="008F684E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D553E0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Data wystawienia recepty</w:t>
            </w:r>
            <w:r w:rsidR="008F684E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: 20</w:t>
            </w:r>
            <w:r w:rsidR="008F684E" w:rsidRPr="008F684E">
              <w:rPr>
                <w:b/>
                <w:sz w:val="28"/>
                <w:szCs w:val="28"/>
              </w:rPr>
              <w:t>B6</w:t>
            </w:r>
          </w:p>
        </w:tc>
        <w:tc>
          <w:tcPr>
            <w:tcW w:w="1842" w:type="dxa"/>
          </w:tcPr>
          <w:p w14:paraId="75B46474" w14:textId="1A5C7DF3" w:rsidR="00D553E0" w:rsidRDefault="008F684E" w:rsidP="00D553E0">
            <w:pPr>
              <w:spacing w:before="40" w:after="40" w:line="240" w:lineRule="auto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20</w:t>
            </w:r>
            <w:r w:rsidR="00FA6527"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2</w:t>
            </w:r>
            <w:r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0</w:t>
            </w:r>
            <w:r w:rsidR="00FA6527"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0</w:t>
            </w:r>
            <w:r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222</w:t>
            </w:r>
          </w:p>
        </w:tc>
      </w:tr>
      <w:tr w:rsidR="00D553E0" w:rsidRPr="00DC68FB" w14:paraId="5A792593" w14:textId="77777777" w:rsidTr="00BC2B76">
        <w:tc>
          <w:tcPr>
            <w:tcW w:w="562" w:type="dxa"/>
            <w:shd w:val="clear" w:color="auto" w:fill="002060"/>
          </w:tcPr>
          <w:p w14:paraId="2BCD0599" w14:textId="69A84635" w:rsidR="00D553E0" w:rsidRDefault="008F684E" w:rsidP="00D553E0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843" w:type="dxa"/>
            <w:shd w:val="clear" w:color="auto" w:fill="002060"/>
          </w:tcPr>
          <w:p w14:paraId="735C7A26" w14:textId="72FF6F16" w:rsidR="00D553E0" w:rsidRPr="00D553E0" w:rsidRDefault="00D553E0" w:rsidP="00D553E0">
            <w:pPr>
              <w:spacing w:before="40" w:after="40" w:line="24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Identyfikator Usługobiorcy</w:t>
            </w:r>
          </w:p>
        </w:tc>
        <w:tc>
          <w:tcPr>
            <w:tcW w:w="992" w:type="dxa"/>
          </w:tcPr>
          <w:p w14:paraId="3DC6ED28" w14:textId="6076D817" w:rsidR="00D553E0" w:rsidRDefault="001A7AF0" w:rsidP="00D553E0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A4.1, A4.2, A4.3</w:t>
            </w:r>
          </w:p>
        </w:tc>
        <w:tc>
          <w:tcPr>
            <w:tcW w:w="4253" w:type="dxa"/>
          </w:tcPr>
          <w:p w14:paraId="254ACD5F" w14:textId="50BF767B" w:rsidR="00D553E0" w:rsidRDefault="00D553E0" w:rsidP="00D553E0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D553E0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Identyfikator</w:t>
            </w:r>
            <w:r w:rsidR="001A7AF0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OID</w:t>
            </w:r>
            <w:r w:rsidRPr="00D553E0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Usługobiorcy</w:t>
            </w:r>
            <w:r w:rsidR="001A7AF0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:</w:t>
            </w:r>
          </w:p>
          <w:p w14:paraId="2A976CA9" w14:textId="3CCC69E7" w:rsidR="001A7AF0" w:rsidRDefault="001A7AF0" w:rsidP="00D553E0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ROOT:</w:t>
            </w:r>
          </w:p>
          <w:p w14:paraId="1E6D5BAD" w14:textId="21DE5958" w:rsidR="001A7AF0" w:rsidRDefault="001A7AF0" w:rsidP="00B76FBC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hAnsi="Segoe UI" w:cs="Segoe UI"/>
                <w:sz w:val="18"/>
                <w:szCs w:val="18"/>
                <w:lang w:eastAsia="pl-PL"/>
              </w:rPr>
            </w:pPr>
            <w:r w:rsidRPr="001A7AF0">
              <w:rPr>
                <w:rFonts w:ascii="Segoe UI" w:hAnsi="Segoe UI" w:cs="Segoe UI"/>
                <w:sz w:val="18"/>
                <w:szCs w:val="18"/>
                <w:lang w:eastAsia="pl-PL"/>
              </w:rPr>
              <w:t>2.16.840.1.113883.3.4424.1.1.616</w:t>
            </w:r>
            <w:r>
              <w:rPr>
                <w:rFonts w:ascii="Segoe UI" w:hAnsi="Segoe UI" w:cs="Segoe UI"/>
                <w:sz w:val="18"/>
                <w:szCs w:val="18"/>
                <w:lang w:eastAsia="pl-PL"/>
              </w:rPr>
              <w:t xml:space="preserve"> - gdy podano tylko </w:t>
            </w:r>
            <w:r w:rsidRPr="00EB300E">
              <w:rPr>
                <w:rFonts w:eastAsia="Times New Roman"/>
                <w:b/>
                <w:sz w:val="28"/>
                <w:szCs w:val="28"/>
              </w:rPr>
              <w:t>A4.3</w:t>
            </w:r>
          </w:p>
          <w:p w14:paraId="6A164A0D" w14:textId="01010677" w:rsidR="001A7AF0" w:rsidRPr="001A7AF0" w:rsidRDefault="001A7AF0" w:rsidP="001A7AF0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hAnsi="Segoe UI" w:cs="Segoe UI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sz w:val="18"/>
                <w:szCs w:val="18"/>
                <w:lang w:eastAsia="pl-PL"/>
              </w:rPr>
              <w:t>ALBO:</w:t>
            </w:r>
          </w:p>
          <w:p w14:paraId="5C5D959F" w14:textId="455CF37A" w:rsidR="001A7AF0" w:rsidRDefault="001A7AF0" w:rsidP="00B76FBC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hAnsi="Segoe UI" w:cs="Segoe UI"/>
                <w:sz w:val="18"/>
                <w:szCs w:val="18"/>
                <w:lang w:eastAsia="pl-PL"/>
              </w:rPr>
            </w:pPr>
            <w:r w:rsidRPr="00DC68FB">
              <w:rPr>
                <w:rFonts w:ascii="Segoe UI" w:hAnsi="Segoe UI" w:cs="Segoe UI"/>
                <w:sz w:val="18"/>
                <w:szCs w:val="18"/>
                <w:lang w:eastAsia="pl-PL"/>
              </w:rPr>
              <w:t>2.16.840.1.113883.3.4424.1.1</w:t>
            </w:r>
            <w:r w:rsidR="00EB300E">
              <w:rPr>
                <w:rFonts w:ascii="Segoe UI" w:hAnsi="Segoe UI" w:cs="Segoe UI"/>
                <w:sz w:val="18"/>
                <w:szCs w:val="18"/>
                <w:lang w:eastAsia="pl-PL"/>
              </w:rPr>
              <w:t>.</w:t>
            </w:r>
            <w:r>
              <w:rPr>
                <w:rFonts w:ascii="Segoe UI" w:hAnsi="Segoe UI" w:cs="Segoe UI"/>
                <w:sz w:val="18"/>
                <w:szCs w:val="18"/>
                <w:lang w:eastAsia="pl-PL"/>
              </w:rPr>
              <w:t xml:space="preserve"> </w:t>
            </w:r>
            <w:r w:rsidR="00EB300E">
              <w:rPr>
                <w:rFonts w:ascii="Segoe UI" w:hAnsi="Segoe UI" w:cs="Segoe UI"/>
                <w:sz w:val="18"/>
                <w:szCs w:val="18"/>
                <w:lang w:eastAsia="pl-PL"/>
              </w:rPr>
              <w:t>&lt;</w:t>
            </w:r>
            <w:r w:rsidR="00EB300E">
              <w:rPr>
                <w:rFonts w:eastAsia="Times New Roman"/>
                <w:b/>
                <w:sz w:val="28"/>
                <w:szCs w:val="28"/>
              </w:rPr>
              <w:t>A4</w:t>
            </w:r>
            <w:r w:rsidR="00EB300E" w:rsidRPr="001A7AF0">
              <w:rPr>
                <w:rFonts w:eastAsia="Times New Roman"/>
                <w:b/>
                <w:sz w:val="28"/>
                <w:szCs w:val="28"/>
              </w:rPr>
              <w:t>.</w:t>
            </w:r>
            <w:r w:rsidR="00EB300E">
              <w:rPr>
                <w:rFonts w:eastAsia="Times New Roman"/>
                <w:b/>
                <w:sz w:val="28"/>
                <w:szCs w:val="28"/>
              </w:rPr>
              <w:t>2</w:t>
            </w:r>
            <w:r w:rsidR="00EB300E" w:rsidRPr="00EB300E">
              <w:rPr>
                <w:rFonts w:ascii="Segoe UI" w:hAnsi="Segoe UI" w:cs="Segoe UI"/>
                <w:sz w:val="18"/>
                <w:szCs w:val="18"/>
                <w:lang w:eastAsia="pl-PL"/>
              </w:rPr>
              <w:t>&gt;</w:t>
            </w:r>
            <w:r w:rsidR="00EB300E">
              <w:rPr>
                <w:rFonts w:eastAsia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Segoe UI" w:hAnsi="Segoe UI" w:cs="Segoe UI"/>
                <w:sz w:val="18"/>
                <w:szCs w:val="18"/>
                <w:lang w:eastAsia="pl-PL"/>
              </w:rPr>
              <w:t xml:space="preserve">gdy </w:t>
            </w:r>
            <w:r w:rsidRPr="001A7AF0">
              <w:rPr>
                <w:rFonts w:eastAsia="Times New Roman"/>
                <w:b/>
                <w:sz w:val="28"/>
                <w:szCs w:val="28"/>
              </w:rPr>
              <w:t>A4.1</w:t>
            </w:r>
            <w:r>
              <w:rPr>
                <w:rFonts w:ascii="Segoe UI" w:hAnsi="Segoe UI" w:cs="Segoe UI"/>
                <w:sz w:val="18"/>
                <w:szCs w:val="18"/>
                <w:lang w:eastAsia="pl-PL"/>
              </w:rPr>
              <w:t>=1</w:t>
            </w:r>
          </w:p>
          <w:p w14:paraId="6FCC1D6D" w14:textId="5315D426" w:rsidR="001A7AF0" w:rsidRDefault="001A7AF0" w:rsidP="00B76FBC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hAnsi="Segoe UI" w:cs="Segoe UI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sz w:val="18"/>
                <w:szCs w:val="18"/>
                <w:lang w:eastAsia="pl-PL"/>
              </w:rPr>
              <w:t xml:space="preserve">2.16.840.1.113883.2.4.6.3 gdy </w:t>
            </w:r>
            <w:r w:rsidRPr="001A7AF0">
              <w:rPr>
                <w:rFonts w:eastAsia="Times New Roman"/>
                <w:b/>
                <w:sz w:val="28"/>
                <w:szCs w:val="28"/>
              </w:rPr>
              <w:t>A4.1</w:t>
            </w:r>
            <w:r w:rsidRPr="00EB300E">
              <w:rPr>
                <w:rFonts w:ascii="Segoe UI" w:hAnsi="Segoe UI" w:cs="Segoe UI"/>
                <w:sz w:val="18"/>
                <w:szCs w:val="18"/>
                <w:lang w:eastAsia="pl-PL"/>
              </w:rPr>
              <w:t>=1</w:t>
            </w:r>
            <w:r>
              <w:rPr>
                <w:rFonts w:ascii="Segoe UI" w:hAnsi="Segoe UI" w:cs="Segoe UI"/>
                <w:sz w:val="18"/>
                <w:szCs w:val="18"/>
                <w:lang w:eastAsia="pl-PL"/>
              </w:rPr>
              <w:t xml:space="preserve"> AND </w:t>
            </w:r>
            <w:r w:rsidR="00EB300E">
              <w:rPr>
                <w:rFonts w:eastAsia="Times New Roman"/>
                <w:b/>
                <w:sz w:val="28"/>
                <w:szCs w:val="28"/>
              </w:rPr>
              <w:t>A4</w:t>
            </w:r>
            <w:r w:rsidRPr="001A7AF0">
              <w:rPr>
                <w:rFonts w:eastAsia="Times New Roman"/>
                <w:b/>
                <w:sz w:val="28"/>
                <w:szCs w:val="28"/>
              </w:rPr>
              <w:t>.</w:t>
            </w:r>
            <w:r>
              <w:rPr>
                <w:rFonts w:eastAsia="Times New Roman"/>
                <w:b/>
                <w:sz w:val="28"/>
                <w:szCs w:val="28"/>
              </w:rPr>
              <w:t>2</w:t>
            </w:r>
            <w:r>
              <w:rPr>
                <w:rFonts w:ascii="Segoe UI" w:hAnsi="Segoe UI" w:cs="Segoe UI"/>
                <w:sz w:val="18"/>
                <w:szCs w:val="18"/>
                <w:lang w:eastAsia="pl-PL"/>
              </w:rPr>
              <w:t>=528</w:t>
            </w:r>
            <w:r w:rsidR="00EB300E">
              <w:rPr>
                <w:rFonts w:ascii="Segoe UI" w:hAnsi="Segoe UI" w:cs="Segoe UI"/>
                <w:sz w:val="18"/>
                <w:szCs w:val="18"/>
                <w:lang w:eastAsia="pl-PL"/>
              </w:rPr>
              <w:t xml:space="preserve"> (Holandia)</w:t>
            </w:r>
          </w:p>
          <w:p w14:paraId="16B0C046" w14:textId="7F76299D" w:rsidR="001A7AF0" w:rsidRDefault="00EB300E" w:rsidP="00B76FBC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hAnsi="Segoe UI" w:cs="Segoe UI"/>
                <w:sz w:val="18"/>
                <w:szCs w:val="18"/>
                <w:lang w:eastAsia="pl-PL"/>
              </w:rPr>
            </w:pPr>
            <w:r w:rsidRPr="00DC68FB">
              <w:rPr>
                <w:rFonts w:ascii="Segoe UI" w:hAnsi="Segoe UI" w:cs="Segoe UI"/>
                <w:sz w:val="18"/>
                <w:szCs w:val="18"/>
                <w:lang w:eastAsia="pl-PL"/>
              </w:rPr>
              <w:t>2.</w:t>
            </w:r>
            <w:r>
              <w:rPr>
                <w:rFonts w:ascii="Segoe UI" w:hAnsi="Segoe UI" w:cs="Segoe UI"/>
                <w:sz w:val="18"/>
                <w:szCs w:val="18"/>
                <w:lang w:eastAsia="pl-PL"/>
              </w:rPr>
              <w:t>16.578.1.12.4.1.4.1.&lt;</w:t>
            </w:r>
            <w:r>
              <w:rPr>
                <w:rFonts w:eastAsia="Times New Roman"/>
                <w:b/>
                <w:sz w:val="28"/>
                <w:szCs w:val="28"/>
              </w:rPr>
              <w:t>A4</w:t>
            </w:r>
            <w:r w:rsidRPr="001A7AF0">
              <w:rPr>
                <w:rFonts w:eastAsia="Times New Roman"/>
                <w:b/>
                <w:sz w:val="28"/>
                <w:szCs w:val="28"/>
              </w:rPr>
              <w:t>.</w:t>
            </w:r>
            <w:r>
              <w:rPr>
                <w:rFonts w:eastAsia="Times New Roman"/>
                <w:b/>
                <w:sz w:val="28"/>
                <w:szCs w:val="28"/>
              </w:rPr>
              <w:t>2</w:t>
            </w:r>
            <w:r>
              <w:rPr>
                <w:rFonts w:ascii="Segoe UI" w:hAnsi="Segoe UI" w:cs="Segoe UI"/>
                <w:sz w:val="18"/>
                <w:szCs w:val="18"/>
                <w:lang w:eastAsia="pl-PL"/>
              </w:rPr>
              <w:t xml:space="preserve">&gt; gdy </w:t>
            </w:r>
            <w:r w:rsidRPr="001A7AF0">
              <w:rPr>
                <w:rFonts w:eastAsia="Times New Roman"/>
                <w:b/>
                <w:sz w:val="28"/>
                <w:szCs w:val="28"/>
              </w:rPr>
              <w:t>A4.1</w:t>
            </w:r>
            <w:r w:rsidRPr="00EB300E">
              <w:rPr>
                <w:rFonts w:ascii="Segoe UI" w:hAnsi="Segoe UI" w:cs="Segoe UI"/>
                <w:sz w:val="18"/>
                <w:szCs w:val="18"/>
                <w:lang w:eastAsia="pl-PL"/>
              </w:rPr>
              <w:t>=1</w:t>
            </w:r>
            <w:r>
              <w:rPr>
                <w:rFonts w:ascii="Segoe UI" w:hAnsi="Segoe UI" w:cs="Segoe UI"/>
                <w:sz w:val="18"/>
                <w:szCs w:val="18"/>
                <w:lang w:eastAsia="pl-PL"/>
              </w:rPr>
              <w:t xml:space="preserve"> AND </w:t>
            </w:r>
            <w:r>
              <w:rPr>
                <w:rFonts w:eastAsia="Times New Roman"/>
                <w:b/>
                <w:sz w:val="28"/>
                <w:szCs w:val="28"/>
              </w:rPr>
              <w:t>A4</w:t>
            </w:r>
            <w:r w:rsidRPr="001A7AF0">
              <w:rPr>
                <w:rFonts w:eastAsia="Times New Roman"/>
                <w:b/>
                <w:sz w:val="28"/>
                <w:szCs w:val="28"/>
              </w:rPr>
              <w:t>.</w:t>
            </w:r>
            <w:r>
              <w:rPr>
                <w:rFonts w:eastAsia="Times New Roman"/>
                <w:b/>
                <w:sz w:val="28"/>
                <w:szCs w:val="28"/>
              </w:rPr>
              <w:t>2</w:t>
            </w:r>
            <w:r>
              <w:rPr>
                <w:rFonts w:ascii="Segoe UI" w:hAnsi="Segoe UI" w:cs="Segoe UI"/>
                <w:sz w:val="18"/>
                <w:szCs w:val="18"/>
                <w:lang w:eastAsia="pl-PL"/>
              </w:rPr>
              <w:t>=578 (Norwegia)</w:t>
            </w:r>
          </w:p>
          <w:p w14:paraId="4A52D2E5" w14:textId="482B2D91" w:rsidR="00EB300E" w:rsidRDefault="00EB300E" w:rsidP="00B76FBC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hAnsi="Segoe UI" w:cs="Segoe UI"/>
                <w:sz w:val="18"/>
                <w:szCs w:val="18"/>
                <w:lang w:eastAsia="pl-PL"/>
              </w:rPr>
            </w:pPr>
            <w:r w:rsidRPr="00DC68FB">
              <w:rPr>
                <w:rFonts w:ascii="Segoe UI" w:hAnsi="Segoe UI" w:cs="Segoe UI"/>
                <w:sz w:val="18"/>
                <w:szCs w:val="18"/>
                <w:lang w:eastAsia="pl-PL"/>
              </w:rPr>
              <w:t>2.16.840.1.113883.4.330</w:t>
            </w:r>
            <w:r>
              <w:rPr>
                <w:rFonts w:ascii="Segoe UI" w:hAnsi="Segoe UI" w:cs="Segoe UI"/>
                <w:sz w:val="18"/>
                <w:szCs w:val="18"/>
                <w:lang w:eastAsia="pl-PL"/>
              </w:rPr>
              <w:t>.&lt;</w:t>
            </w:r>
            <w:r>
              <w:rPr>
                <w:rFonts w:eastAsia="Times New Roman"/>
                <w:b/>
                <w:sz w:val="28"/>
                <w:szCs w:val="28"/>
              </w:rPr>
              <w:t>A4</w:t>
            </w:r>
            <w:r w:rsidRPr="001A7AF0">
              <w:rPr>
                <w:rFonts w:eastAsia="Times New Roman"/>
                <w:b/>
                <w:sz w:val="28"/>
                <w:szCs w:val="28"/>
              </w:rPr>
              <w:t>.</w:t>
            </w:r>
            <w:r>
              <w:rPr>
                <w:rFonts w:eastAsia="Times New Roman"/>
                <w:b/>
                <w:sz w:val="28"/>
                <w:szCs w:val="28"/>
              </w:rPr>
              <w:t>2</w:t>
            </w:r>
            <w:r>
              <w:rPr>
                <w:rFonts w:ascii="Segoe UI" w:hAnsi="Segoe UI" w:cs="Segoe UI"/>
                <w:sz w:val="18"/>
                <w:szCs w:val="18"/>
                <w:lang w:eastAsia="pl-PL"/>
              </w:rPr>
              <w:t xml:space="preserve">&gt;  gdy </w:t>
            </w:r>
            <w:r w:rsidRPr="001A7AF0">
              <w:rPr>
                <w:rFonts w:eastAsia="Times New Roman"/>
                <w:b/>
                <w:sz w:val="28"/>
                <w:szCs w:val="28"/>
              </w:rPr>
              <w:t>A4.1</w:t>
            </w:r>
            <w:r>
              <w:rPr>
                <w:rFonts w:ascii="Segoe UI" w:hAnsi="Segoe UI" w:cs="Segoe UI"/>
                <w:sz w:val="18"/>
                <w:szCs w:val="18"/>
                <w:lang w:eastAsia="pl-PL"/>
              </w:rPr>
              <w:t>=2</w:t>
            </w:r>
          </w:p>
          <w:p w14:paraId="60319195" w14:textId="49BB0174" w:rsidR="00EB300E" w:rsidRDefault="00EB300E" w:rsidP="00B76FBC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hAnsi="Segoe UI" w:cs="Segoe UI"/>
                <w:sz w:val="18"/>
                <w:szCs w:val="18"/>
                <w:lang w:eastAsia="pl-PL"/>
              </w:rPr>
            </w:pPr>
            <w:r w:rsidRPr="00DC68FB">
              <w:rPr>
                <w:rFonts w:ascii="Segoe UI" w:hAnsi="Segoe UI" w:cs="Segoe UI"/>
                <w:sz w:val="18"/>
                <w:szCs w:val="18"/>
                <w:lang w:eastAsia="pl-PL"/>
              </w:rPr>
              <w:t>2.16.840.1.113883.3.4424.1.2</w:t>
            </w:r>
            <w:r>
              <w:rPr>
                <w:rFonts w:ascii="Segoe UI" w:hAnsi="Segoe UI" w:cs="Segoe UI"/>
                <w:sz w:val="18"/>
                <w:szCs w:val="18"/>
                <w:lang w:eastAsia="pl-PL"/>
              </w:rPr>
              <w:t>.&lt;</w:t>
            </w:r>
            <w:r>
              <w:rPr>
                <w:rFonts w:eastAsia="Times New Roman"/>
                <w:b/>
                <w:sz w:val="28"/>
                <w:szCs w:val="28"/>
              </w:rPr>
              <w:t>A4</w:t>
            </w:r>
            <w:r w:rsidRPr="001A7AF0">
              <w:rPr>
                <w:rFonts w:eastAsia="Times New Roman"/>
                <w:b/>
                <w:sz w:val="28"/>
                <w:szCs w:val="28"/>
              </w:rPr>
              <w:t>.</w:t>
            </w:r>
            <w:r>
              <w:rPr>
                <w:rFonts w:eastAsia="Times New Roman"/>
                <w:b/>
                <w:sz w:val="28"/>
                <w:szCs w:val="28"/>
              </w:rPr>
              <w:t>2</w:t>
            </w:r>
            <w:r>
              <w:rPr>
                <w:rFonts w:ascii="Segoe UI" w:hAnsi="Segoe UI" w:cs="Segoe UI"/>
                <w:sz w:val="18"/>
                <w:szCs w:val="18"/>
                <w:lang w:eastAsia="pl-PL"/>
              </w:rPr>
              <w:t xml:space="preserve">&gt;  gdy </w:t>
            </w:r>
            <w:r w:rsidRPr="001A7AF0">
              <w:rPr>
                <w:rFonts w:eastAsia="Times New Roman"/>
                <w:b/>
                <w:sz w:val="28"/>
                <w:szCs w:val="28"/>
              </w:rPr>
              <w:t>A4.1</w:t>
            </w:r>
            <w:r>
              <w:rPr>
                <w:rFonts w:ascii="Segoe UI" w:hAnsi="Segoe UI" w:cs="Segoe UI"/>
                <w:sz w:val="18"/>
                <w:szCs w:val="18"/>
                <w:lang w:eastAsia="pl-PL"/>
              </w:rPr>
              <w:t>=3</w:t>
            </w:r>
          </w:p>
          <w:p w14:paraId="5C71D1C0" w14:textId="3A8109A6" w:rsidR="00EB300E" w:rsidRDefault="00EB300E" w:rsidP="00B76FBC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hAnsi="Segoe UI" w:cs="Segoe UI"/>
                <w:sz w:val="18"/>
                <w:szCs w:val="18"/>
                <w:lang w:eastAsia="pl-PL"/>
              </w:rPr>
            </w:pPr>
            <w:r w:rsidRPr="00DC68FB">
              <w:rPr>
                <w:rFonts w:ascii="Segoe UI" w:hAnsi="Segoe UI" w:cs="Segoe UI"/>
                <w:sz w:val="18"/>
                <w:szCs w:val="18"/>
                <w:lang w:eastAsia="pl-PL"/>
              </w:rPr>
              <w:lastRenderedPageBreak/>
              <w:t>2.16.840.1.113883.3.4424.1.3</w:t>
            </w:r>
            <w:r>
              <w:rPr>
                <w:rFonts w:ascii="Segoe UI" w:hAnsi="Segoe UI" w:cs="Segoe UI"/>
                <w:sz w:val="18"/>
                <w:szCs w:val="18"/>
                <w:lang w:eastAsia="pl-PL"/>
              </w:rPr>
              <w:t>.&lt;</w:t>
            </w:r>
            <w:r>
              <w:rPr>
                <w:rFonts w:eastAsia="Times New Roman"/>
                <w:b/>
                <w:sz w:val="28"/>
                <w:szCs w:val="28"/>
              </w:rPr>
              <w:t>A4</w:t>
            </w:r>
            <w:r w:rsidRPr="001A7AF0">
              <w:rPr>
                <w:rFonts w:eastAsia="Times New Roman"/>
                <w:b/>
                <w:sz w:val="28"/>
                <w:szCs w:val="28"/>
              </w:rPr>
              <w:t>.</w:t>
            </w:r>
            <w:r>
              <w:rPr>
                <w:rFonts w:eastAsia="Times New Roman"/>
                <w:b/>
                <w:sz w:val="28"/>
                <w:szCs w:val="28"/>
              </w:rPr>
              <w:t>2</w:t>
            </w:r>
            <w:r>
              <w:rPr>
                <w:rFonts w:ascii="Segoe UI" w:hAnsi="Segoe UI" w:cs="Segoe UI"/>
                <w:sz w:val="18"/>
                <w:szCs w:val="18"/>
                <w:lang w:eastAsia="pl-PL"/>
              </w:rPr>
              <w:t xml:space="preserve">&gt;  gdy </w:t>
            </w:r>
            <w:r w:rsidRPr="001A7AF0">
              <w:rPr>
                <w:rFonts w:eastAsia="Times New Roman"/>
                <w:b/>
                <w:sz w:val="28"/>
                <w:szCs w:val="28"/>
              </w:rPr>
              <w:t>A4.1</w:t>
            </w:r>
            <w:r>
              <w:rPr>
                <w:rFonts w:ascii="Segoe UI" w:hAnsi="Segoe UI" w:cs="Segoe UI"/>
                <w:sz w:val="18"/>
                <w:szCs w:val="18"/>
                <w:lang w:eastAsia="pl-PL"/>
              </w:rPr>
              <w:t>=4</w:t>
            </w:r>
          </w:p>
          <w:p w14:paraId="5D056DC1" w14:textId="6EA95314" w:rsidR="00EB300E" w:rsidRDefault="00EB300E" w:rsidP="00B76FBC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hAnsi="Segoe UI" w:cs="Segoe UI"/>
                <w:sz w:val="18"/>
                <w:szCs w:val="18"/>
                <w:lang w:eastAsia="pl-PL"/>
              </w:rPr>
            </w:pPr>
            <w:r w:rsidRPr="00DC68FB">
              <w:rPr>
                <w:rFonts w:ascii="Segoe UI" w:hAnsi="Segoe UI" w:cs="Segoe UI"/>
                <w:sz w:val="18"/>
                <w:szCs w:val="18"/>
                <w:lang w:eastAsia="pl-PL"/>
              </w:rPr>
              <w:t>2.16.840.1.113883.3.4424.1.5</w:t>
            </w:r>
            <w:r>
              <w:rPr>
                <w:rFonts w:ascii="Segoe UI" w:hAnsi="Segoe UI" w:cs="Segoe UI"/>
                <w:sz w:val="18"/>
                <w:szCs w:val="18"/>
                <w:lang w:eastAsia="pl-PL"/>
              </w:rPr>
              <w:t>.&lt;</w:t>
            </w:r>
            <w:r>
              <w:rPr>
                <w:rFonts w:eastAsia="Times New Roman"/>
                <w:b/>
                <w:sz w:val="28"/>
                <w:szCs w:val="28"/>
              </w:rPr>
              <w:t>A4</w:t>
            </w:r>
            <w:r w:rsidRPr="001A7AF0">
              <w:rPr>
                <w:rFonts w:eastAsia="Times New Roman"/>
                <w:b/>
                <w:sz w:val="28"/>
                <w:szCs w:val="28"/>
              </w:rPr>
              <w:t>.</w:t>
            </w:r>
            <w:r>
              <w:rPr>
                <w:rFonts w:eastAsia="Times New Roman"/>
                <w:b/>
                <w:sz w:val="28"/>
                <w:szCs w:val="28"/>
              </w:rPr>
              <w:t>2</w:t>
            </w:r>
            <w:r>
              <w:rPr>
                <w:rFonts w:ascii="Segoe UI" w:hAnsi="Segoe UI" w:cs="Segoe UI"/>
                <w:sz w:val="18"/>
                <w:szCs w:val="18"/>
                <w:lang w:eastAsia="pl-PL"/>
              </w:rPr>
              <w:t xml:space="preserve">&gt;  gdy </w:t>
            </w:r>
            <w:r w:rsidRPr="001A7AF0">
              <w:rPr>
                <w:rFonts w:eastAsia="Times New Roman"/>
                <w:b/>
                <w:sz w:val="28"/>
                <w:szCs w:val="28"/>
              </w:rPr>
              <w:t>A4.1</w:t>
            </w:r>
            <w:r>
              <w:rPr>
                <w:rFonts w:ascii="Segoe UI" w:hAnsi="Segoe UI" w:cs="Segoe UI"/>
                <w:sz w:val="18"/>
                <w:szCs w:val="18"/>
                <w:lang w:eastAsia="pl-PL"/>
              </w:rPr>
              <w:t>=5</w:t>
            </w:r>
          </w:p>
          <w:p w14:paraId="1384D9FF" w14:textId="146E36B2" w:rsidR="001A7AF0" w:rsidRPr="001A7AF0" w:rsidRDefault="001A7AF0" w:rsidP="001A7AF0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EXT</w:t>
            </w:r>
            <w:r w:rsidRPr="00D553E0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:</w:t>
            </w:r>
            <w:r>
              <w:rPr>
                <w:b/>
              </w:rPr>
              <w:t xml:space="preserve"> </w:t>
            </w:r>
            <w:r>
              <w:rPr>
                <w:b/>
                <w:sz w:val="28"/>
                <w:szCs w:val="28"/>
              </w:rPr>
              <w:t>A4.3</w:t>
            </w:r>
          </w:p>
        </w:tc>
        <w:tc>
          <w:tcPr>
            <w:tcW w:w="1842" w:type="dxa"/>
          </w:tcPr>
          <w:p w14:paraId="2E251955" w14:textId="5910E1BD" w:rsidR="001A7AF0" w:rsidRPr="009E7FC6" w:rsidRDefault="001A7AF0" w:rsidP="001A7AF0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 w:rsidRPr="001A7AF0">
              <w:rPr>
                <w:rFonts w:ascii="Segoe UI" w:hAnsi="Segoe UI" w:cs="Segoe UI"/>
                <w:sz w:val="18"/>
                <w:szCs w:val="18"/>
                <w:lang w:eastAsia="pl-PL"/>
              </w:rPr>
              <w:lastRenderedPageBreak/>
              <w:t>2.16.840.1.113883.3.4424.1.1.616</w:t>
            </w:r>
            <w:r>
              <w:rPr>
                <w:rFonts w:ascii="Segoe UI" w:hAnsi="Segoe UI" w:cs="Segoe UI"/>
                <w:sz w:val="18"/>
                <w:szCs w:val="18"/>
                <w:lang w:eastAsia="pl-PL"/>
              </w:rPr>
              <w:t xml:space="preserve">: </w:t>
            </w:r>
            <w:r w:rsidRPr="009E7FC6"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90080517455</w:t>
            </w:r>
          </w:p>
          <w:p w14:paraId="6AABC388" w14:textId="77777777" w:rsidR="00D553E0" w:rsidRDefault="00D553E0" w:rsidP="00D553E0">
            <w:pPr>
              <w:spacing w:before="40" w:after="40" w:line="240" w:lineRule="auto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</w:p>
        </w:tc>
      </w:tr>
      <w:tr w:rsidR="00D553E0" w:rsidRPr="00DC68FB" w14:paraId="5DB88810" w14:textId="77777777" w:rsidTr="00E9018B">
        <w:tc>
          <w:tcPr>
            <w:tcW w:w="562" w:type="dxa"/>
            <w:shd w:val="clear" w:color="auto" w:fill="002060"/>
          </w:tcPr>
          <w:p w14:paraId="26C4755C" w14:textId="25C7A77A" w:rsidR="00D553E0" w:rsidRDefault="00E23998" w:rsidP="00D553E0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843" w:type="dxa"/>
            <w:shd w:val="clear" w:color="auto" w:fill="002060"/>
          </w:tcPr>
          <w:p w14:paraId="59D70E3B" w14:textId="1CFC9AC9" w:rsidR="00D553E0" w:rsidRPr="00D553E0" w:rsidRDefault="00D553E0" w:rsidP="00D553E0">
            <w:pPr>
              <w:spacing w:before="40" w:after="40" w:line="24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Imię i nazwisko Usługobiorcy</w:t>
            </w:r>
          </w:p>
        </w:tc>
        <w:tc>
          <w:tcPr>
            <w:tcW w:w="992" w:type="dxa"/>
            <w:shd w:val="clear" w:color="auto" w:fill="FFFFFF" w:themeFill="background1"/>
          </w:tcPr>
          <w:p w14:paraId="2A49D609" w14:textId="22083C4C" w:rsidR="00D553E0" w:rsidRPr="00E9018B" w:rsidRDefault="00E23998" w:rsidP="00D553E0">
            <w:pPr>
              <w:spacing w:before="40" w:after="40" w:line="240" w:lineRule="auto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 w:rsidRPr="00E9018B"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A</w:t>
            </w:r>
            <w:r w:rsidR="00E9018B"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4253" w:type="dxa"/>
          </w:tcPr>
          <w:p w14:paraId="6DA4E09F" w14:textId="734B80B5" w:rsidR="00D553E0" w:rsidRPr="00D553E0" w:rsidRDefault="00D553E0" w:rsidP="00D553E0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D553E0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Imię i nazwisko Usługobiorcy</w:t>
            </w:r>
          </w:p>
        </w:tc>
        <w:tc>
          <w:tcPr>
            <w:tcW w:w="1842" w:type="dxa"/>
          </w:tcPr>
          <w:p w14:paraId="694A2D4B" w14:textId="74AC6AB2" w:rsidR="00D553E0" w:rsidRDefault="00E9018B" w:rsidP="00D553E0">
            <w:pPr>
              <w:spacing w:before="40" w:after="40" w:line="240" w:lineRule="auto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Jan Kowal</w:t>
            </w:r>
          </w:p>
        </w:tc>
      </w:tr>
      <w:tr w:rsidR="00D553E0" w:rsidRPr="00DC68FB" w14:paraId="6D12168D" w14:textId="77777777" w:rsidTr="00E9018B">
        <w:tc>
          <w:tcPr>
            <w:tcW w:w="562" w:type="dxa"/>
            <w:shd w:val="clear" w:color="auto" w:fill="002060"/>
          </w:tcPr>
          <w:p w14:paraId="187F8E83" w14:textId="0A1EB519" w:rsidR="00D553E0" w:rsidRDefault="00E23998" w:rsidP="00D553E0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843" w:type="dxa"/>
            <w:shd w:val="clear" w:color="auto" w:fill="002060"/>
          </w:tcPr>
          <w:p w14:paraId="708AE837" w14:textId="2E3F2EC4" w:rsidR="00D553E0" w:rsidRPr="00D553E0" w:rsidRDefault="00D553E0" w:rsidP="00D553E0">
            <w:pPr>
              <w:spacing w:before="40" w:after="40" w:line="240" w:lineRule="auto"/>
              <w:jc w:val="left"/>
              <w:rPr>
                <w:b/>
                <w:sz w:val="20"/>
                <w:szCs w:val="20"/>
              </w:rPr>
            </w:pPr>
            <w:r w:rsidRPr="00D553E0">
              <w:rPr>
                <w:b/>
                <w:sz w:val="20"/>
                <w:szCs w:val="20"/>
              </w:rPr>
              <w:t xml:space="preserve">Data urodzenia </w:t>
            </w:r>
          </w:p>
        </w:tc>
        <w:tc>
          <w:tcPr>
            <w:tcW w:w="992" w:type="dxa"/>
            <w:shd w:val="clear" w:color="auto" w:fill="FFFFFF" w:themeFill="background1"/>
          </w:tcPr>
          <w:p w14:paraId="1BFB81C4" w14:textId="1D86FDB9" w:rsidR="00D553E0" w:rsidRPr="00E9018B" w:rsidRDefault="00E9018B" w:rsidP="00D553E0">
            <w:pPr>
              <w:spacing w:before="40" w:after="40" w:line="240" w:lineRule="auto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A12</w:t>
            </w:r>
          </w:p>
        </w:tc>
        <w:tc>
          <w:tcPr>
            <w:tcW w:w="4253" w:type="dxa"/>
          </w:tcPr>
          <w:p w14:paraId="1AADF261" w14:textId="7F6CDBC4" w:rsidR="00D553E0" w:rsidRPr="00D553E0" w:rsidRDefault="00D553E0" w:rsidP="00D553E0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D553E0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Data urodzenia 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Usługobiorcy</w:t>
            </w:r>
          </w:p>
        </w:tc>
        <w:tc>
          <w:tcPr>
            <w:tcW w:w="1842" w:type="dxa"/>
          </w:tcPr>
          <w:p w14:paraId="1E38333B" w14:textId="1AA6E70A" w:rsidR="00D553E0" w:rsidRDefault="00E9018B" w:rsidP="00D553E0">
            <w:pPr>
              <w:spacing w:before="40" w:after="40" w:line="240" w:lineRule="auto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19900805</w:t>
            </w:r>
          </w:p>
        </w:tc>
      </w:tr>
      <w:tr w:rsidR="00D553E0" w:rsidRPr="00DC68FB" w14:paraId="7CD58267" w14:textId="77777777" w:rsidTr="00E9018B">
        <w:tc>
          <w:tcPr>
            <w:tcW w:w="562" w:type="dxa"/>
            <w:shd w:val="clear" w:color="auto" w:fill="002060"/>
          </w:tcPr>
          <w:p w14:paraId="0FC22038" w14:textId="2EABB024" w:rsidR="00D553E0" w:rsidRDefault="00E23998" w:rsidP="00D553E0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843" w:type="dxa"/>
            <w:shd w:val="clear" w:color="auto" w:fill="002060"/>
          </w:tcPr>
          <w:p w14:paraId="255AC5AF" w14:textId="7C895A1C" w:rsidR="00D553E0" w:rsidRPr="00D553E0" w:rsidRDefault="00D553E0" w:rsidP="00D553E0">
            <w:pPr>
              <w:spacing w:before="40" w:after="40" w:line="24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Płeć </w:t>
            </w:r>
          </w:p>
        </w:tc>
        <w:tc>
          <w:tcPr>
            <w:tcW w:w="992" w:type="dxa"/>
            <w:shd w:val="clear" w:color="auto" w:fill="FFFFFF" w:themeFill="background1"/>
          </w:tcPr>
          <w:p w14:paraId="265E8D0A" w14:textId="0BB434BE" w:rsidR="00D553E0" w:rsidRPr="00E9018B" w:rsidRDefault="00E9018B" w:rsidP="00D553E0">
            <w:pPr>
              <w:spacing w:before="40" w:after="40" w:line="240" w:lineRule="auto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A11</w:t>
            </w:r>
          </w:p>
        </w:tc>
        <w:tc>
          <w:tcPr>
            <w:tcW w:w="4253" w:type="dxa"/>
          </w:tcPr>
          <w:p w14:paraId="14557088" w14:textId="2FCD5B45" w:rsidR="00D553E0" w:rsidRPr="00D553E0" w:rsidRDefault="00D553E0" w:rsidP="00D553E0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D553E0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Płeć Usługobiorcy</w:t>
            </w:r>
          </w:p>
        </w:tc>
        <w:tc>
          <w:tcPr>
            <w:tcW w:w="1842" w:type="dxa"/>
          </w:tcPr>
          <w:p w14:paraId="2CCAD837" w14:textId="3C6AEF4B" w:rsidR="00D553E0" w:rsidRDefault="00E9018B" w:rsidP="00D553E0">
            <w:pPr>
              <w:spacing w:before="40" w:after="40" w:line="240" w:lineRule="auto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M</w:t>
            </w:r>
          </w:p>
        </w:tc>
      </w:tr>
      <w:tr w:rsidR="00E23998" w:rsidRPr="00DC68FB" w14:paraId="37F36E48" w14:textId="77777777" w:rsidTr="00E9018B">
        <w:tc>
          <w:tcPr>
            <w:tcW w:w="562" w:type="dxa"/>
            <w:shd w:val="clear" w:color="auto" w:fill="002060"/>
          </w:tcPr>
          <w:p w14:paraId="39DA7F2E" w14:textId="289BFCC9" w:rsidR="00E23998" w:rsidRDefault="00E23998" w:rsidP="00E23998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1843" w:type="dxa"/>
            <w:shd w:val="clear" w:color="auto" w:fill="002060"/>
          </w:tcPr>
          <w:p w14:paraId="0E4DD437" w14:textId="60547A0B" w:rsidR="00E23998" w:rsidRDefault="00E23998" w:rsidP="00E23998">
            <w:pPr>
              <w:spacing w:before="40" w:after="40" w:line="24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Adres Usługobiorcy</w:t>
            </w:r>
          </w:p>
        </w:tc>
        <w:tc>
          <w:tcPr>
            <w:tcW w:w="992" w:type="dxa"/>
            <w:shd w:val="clear" w:color="auto" w:fill="FFFFFF" w:themeFill="background1"/>
          </w:tcPr>
          <w:p w14:paraId="5AD306EA" w14:textId="249DF14A" w:rsidR="00E23998" w:rsidRPr="00E9018B" w:rsidRDefault="00E9018B" w:rsidP="00E9018B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A7, A8, A9, A10</w:t>
            </w:r>
          </w:p>
        </w:tc>
        <w:tc>
          <w:tcPr>
            <w:tcW w:w="4253" w:type="dxa"/>
          </w:tcPr>
          <w:p w14:paraId="6CBD1D0A" w14:textId="5060BD3B" w:rsidR="00E23998" w:rsidRPr="00D553E0" w:rsidRDefault="00990929" w:rsidP="00E23998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Adres Usługobiorcy</w:t>
            </w:r>
          </w:p>
        </w:tc>
        <w:tc>
          <w:tcPr>
            <w:tcW w:w="1842" w:type="dxa"/>
          </w:tcPr>
          <w:p w14:paraId="022BB329" w14:textId="55D521D8" w:rsidR="00E23998" w:rsidRDefault="00E9018B" w:rsidP="00E23998">
            <w:pPr>
              <w:spacing w:before="40" w:after="40" w:line="240" w:lineRule="auto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Piękna 1</w:t>
            </w:r>
          </w:p>
          <w:p w14:paraId="6C804291" w14:textId="392ED378" w:rsidR="00E9018B" w:rsidRDefault="00E9018B" w:rsidP="00E23998">
            <w:pPr>
              <w:spacing w:before="40" w:after="40" w:line="240" w:lineRule="auto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03982</w:t>
            </w:r>
          </w:p>
          <w:p w14:paraId="2E100743" w14:textId="03AA188A" w:rsidR="00E9018B" w:rsidRDefault="00E9018B" w:rsidP="00E23998">
            <w:pPr>
              <w:spacing w:before="40" w:after="40" w:line="240" w:lineRule="auto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WARSZAWA</w:t>
            </w:r>
          </w:p>
        </w:tc>
      </w:tr>
      <w:tr w:rsidR="00E23998" w:rsidRPr="00DC68FB" w14:paraId="2B300C5D" w14:textId="77777777" w:rsidTr="00E9018B">
        <w:tc>
          <w:tcPr>
            <w:tcW w:w="562" w:type="dxa"/>
            <w:shd w:val="clear" w:color="auto" w:fill="002060"/>
          </w:tcPr>
          <w:p w14:paraId="640709A7" w14:textId="7CDBF100" w:rsidR="00E23998" w:rsidRDefault="0041236D" w:rsidP="00E23998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1843" w:type="dxa"/>
            <w:shd w:val="clear" w:color="auto" w:fill="002060"/>
          </w:tcPr>
          <w:p w14:paraId="7D0A3517" w14:textId="671F9CC6" w:rsidR="00E23998" w:rsidRDefault="00E23998" w:rsidP="00E23998">
            <w:pPr>
              <w:spacing w:before="40" w:after="40" w:line="24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Uprawnienia dodatkowe</w:t>
            </w:r>
          </w:p>
        </w:tc>
        <w:tc>
          <w:tcPr>
            <w:tcW w:w="992" w:type="dxa"/>
            <w:shd w:val="clear" w:color="auto" w:fill="FFFFFF" w:themeFill="background1"/>
          </w:tcPr>
          <w:p w14:paraId="0BA3A301" w14:textId="6DD8513C" w:rsidR="00E23998" w:rsidRPr="00E9018B" w:rsidRDefault="00E9018B" w:rsidP="00E23998">
            <w:pPr>
              <w:spacing w:before="40" w:after="40" w:line="240" w:lineRule="auto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B14</w:t>
            </w:r>
          </w:p>
        </w:tc>
        <w:tc>
          <w:tcPr>
            <w:tcW w:w="4253" w:type="dxa"/>
          </w:tcPr>
          <w:p w14:paraId="1FB1035B" w14:textId="56675C6B" w:rsidR="00E23998" w:rsidRPr="00D553E0" w:rsidRDefault="00990929" w:rsidP="00E23998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Uprawnienia dodatkowe</w:t>
            </w:r>
          </w:p>
        </w:tc>
        <w:tc>
          <w:tcPr>
            <w:tcW w:w="1842" w:type="dxa"/>
          </w:tcPr>
          <w:p w14:paraId="66B93E51" w14:textId="77777777" w:rsidR="00E9018B" w:rsidRPr="00FA6527" w:rsidRDefault="00E9018B" w:rsidP="00FA6527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 w:rsidRPr="00FA652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AZ, Poświadczenie NFZ, </w:t>
            </w:r>
            <w:r w:rsidRPr="00FA6527">
              <w:rPr>
                <w:rFonts w:ascii="Segoe UI" w:eastAsia="Calibri" w:hAnsi="Segoe UI" w:cs="Segoe UI"/>
                <w:sz w:val="17"/>
                <w:szCs w:val="17"/>
                <w:lang w:eastAsia="pl-PL"/>
              </w:rPr>
              <w:t>35467483XB8278A90</w:t>
            </w:r>
          </w:p>
          <w:p w14:paraId="64DA710E" w14:textId="6B98A1E8" w:rsidR="00E23998" w:rsidRDefault="00E9018B" w:rsidP="00FA6527">
            <w:pPr>
              <w:spacing w:before="40" w:after="40" w:line="240" w:lineRule="auto"/>
              <w:jc w:val="left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 w:rsidRPr="00FA652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BW, Karta EKUZ, </w:t>
            </w:r>
            <w:r w:rsidRPr="00FA6527">
              <w:rPr>
                <w:rFonts w:ascii="Segoe UI" w:eastAsia="Calibri" w:hAnsi="Segoe UI" w:cs="Segoe UI"/>
                <w:sz w:val="17"/>
                <w:szCs w:val="17"/>
                <w:lang w:eastAsia="pl-PL"/>
              </w:rPr>
              <w:t>35467483XB8278A90</w:t>
            </w:r>
          </w:p>
        </w:tc>
      </w:tr>
      <w:tr w:rsidR="00E23998" w:rsidRPr="00DC68FB" w14:paraId="09BF0FB3" w14:textId="77777777" w:rsidTr="00BC2B76">
        <w:tc>
          <w:tcPr>
            <w:tcW w:w="562" w:type="dxa"/>
            <w:shd w:val="clear" w:color="auto" w:fill="002060"/>
          </w:tcPr>
          <w:p w14:paraId="1290D76E" w14:textId="238ABAB5" w:rsidR="00E23998" w:rsidRDefault="0041236D" w:rsidP="00D553E0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843" w:type="dxa"/>
            <w:shd w:val="clear" w:color="auto" w:fill="002060"/>
          </w:tcPr>
          <w:p w14:paraId="59A5481D" w14:textId="6DBE3C61" w:rsidR="00E23998" w:rsidRDefault="00E23998" w:rsidP="00D553E0">
            <w:pPr>
              <w:spacing w:before="40" w:after="40" w:line="24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Grupa zawodowa wystawcy </w:t>
            </w:r>
          </w:p>
        </w:tc>
        <w:tc>
          <w:tcPr>
            <w:tcW w:w="992" w:type="dxa"/>
          </w:tcPr>
          <w:p w14:paraId="34CC605F" w14:textId="26DE824C" w:rsidR="00E23998" w:rsidRDefault="00E23998" w:rsidP="00D553E0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A14.1</w:t>
            </w:r>
          </w:p>
        </w:tc>
        <w:tc>
          <w:tcPr>
            <w:tcW w:w="4253" w:type="dxa"/>
          </w:tcPr>
          <w:p w14:paraId="1F99DC34" w14:textId="5CD1B8F1" w:rsidR="00E23998" w:rsidRPr="00D553E0" w:rsidRDefault="00E23998" w:rsidP="00E23998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Grupa zawodowa wystawcy recepty</w:t>
            </w:r>
          </w:p>
        </w:tc>
        <w:tc>
          <w:tcPr>
            <w:tcW w:w="1842" w:type="dxa"/>
          </w:tcPr>
          <w:p w14:paraId="6CA17980" w14:textId="55F402EC" w:rsidR="00E23998" w:rsidRDefault="00E23998" w:rsidP="00D553E0">
            <w:pPr>
              <w:spacing w:before="40" w:after="40" w:line="240" w:lineRule="auto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LEK</w:t>
            </w:r>
          </w:p>
        </w:tc>
      </w:tr>
      <w:tr w:rsidR="00E23998" w:rsidRPr="00DC68FB" w14:paraId="2FA5331B" w14:textId="77777777" w:rsidTr="00BC2B76">
        <w:tc>
          <w:tcPr>
            <w:tcW w:w="562" w:type="dxa"/>
            <w:shd w:val="clear" w:color="auto" w:fill="002060"/>
          </w:tcPr>
          <w:p w14:paraId="6E581DDA" w14:textId="511C8EA9" w:rsidR="00E23998" w:rsidRDefault="00E23998" w:rsidP="0041236D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41236D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843" w:type="dxa"/>
            <w:shd w:val="clear" w:color="auto" w:fill="002060"/>
          </w:tcPr>
          <w:p w14:paraId="457E3226" w14:textId="4404028B" w:rsidR="00E23998" w:rsidRDefault="00E23998" w:rsidP="00D553E0">
            <w:pPr>
              <w:spacing w:before="40" w:after="40" w:line="24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Numer PWZ wystawcy</w:t>
            </w:r>
          </w:p>
        </w:tc>
        <w:tc>
          <w:tcPr>
            <w:tcW w:w="992" w:type="dxa"/>
          </w:tcPr>
          <w:p w14:paraId="1556C2AF" w14:textId="69874106" w:rsidR="00E23998" w:rsidRDefault="00E23998" w:rsidP="00D553E0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A14.2</w:t>
            </w:r>
          </w:p>
        </w:tc>
        <w:tc>
          <w:tcPr>
            <w:tcW w:w="4253" w:type="dxa"/>
          </w:tcPr>
          <w:p w14:paraId="3C77761C" w14:textId="1715F5AA" w:rsidR="00E23998" w:rsidRPr="00D553E0" w:rsidRDefault="00E23998" w:rsidP="00E23998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Numer PWZ wystawcy recepty</w:t>
            </w:r>
          </w:p>
        </w:tc>
        <w:tc>
          <w:tcPr>
            <w:tcW w:w="1842" w:type="dxa"/>
          </w:tcPr>
          <w:p w14:paraId="4DFAF566" w14:textId="6D963F8D" w:rsidR="00E23998" w:rsidRDefault="00E23998" w:rsidP="00D553E0">
            <w:pPr>
              <w:spacing w:before="40" w:after="40" w:line="240" w:lineRule="auto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12345678</w:t>
            </w:r>
          </w:p>
        </w:tc>
      </w:tr>
      <w:tr w:rsidR="00E23998" w:rsidRPr="00DC68FB" w14:paraId="7401FC26" w14:textId="77777777" w:rsidTr="00BC2B76">
        <w:tc>
          <w:tcPr>
            <w:tcW w:w="562" w:type="dxa"/>
            <w:shd w:val="clear" w:color="auto" w:fill="002060"/>
          </w:tcPr>
          <w:p w14:paraId="513987B8" w14:textId="720A62F1" w:rsidR="00E23998" w:rsidRDefault="00E23998" w:rsidP="0041236D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41236D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843" w:type="dxa"/>
            <w:shd w:val="clear" w:color="auto" w:fill="002060"/>
          </w:tcPr>
          <w:p w14:paraId="27187E81" w14:textId="7B62E2AE" w:rsidR="00E23998" w:rsidRDefault="00E23998" w:rsidP="00E23998">
            <w:pPr>
              <w:spacing w:before="40" w:after="40" w:line="240" w:lineRule="auto"/>
              <w:jc w:val="left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Prefix</w:t>
            </w:r>
            <w:proofErr w:type="spellEnd"/>
            <w:r>
              <w:rPr>
                <w:b/>
                <w:sz w:val="20"/>
                <w:szCs w:val="20"/>
              </w:rPr>
              <w:t>, imię i nazwisko wystawcy</w:t>
            </w:r>
          </w:p>
        </w:tc>
        <w:tc>
          <w:tcPr>
            <w:tcW w:w="992" w:type="dxa"/>
          </w:tcPr>
          <w:p w14:paraId="71B9DA7A" w14:textId="755387A4" w:rsidR="00E23998" w:rsidRDefault="00E23998" w:rsidP="00D553E0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A16, A17</w:t>
            </w:r>
          </w:p>
        </w:tc>
        <w:tc>
          <w:tcPr>
            <w:tcW w:w="4253" w:type="dxa"/>
          </w:tcPr>
          <w:p w14:paraId="01FF5C55" w14:textId="35C78C72" w:rsidR="00E23998" w:rsidRPr="00D553E0" w:rsidRDefault="00E23998" w:rsidP="00E23998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Prefix</w:t>
            </w:r>
            <w:proofErr w:type="spellEnd"/>
            <w:r w:rsidR="00CE0652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(tytuł naukowy)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, imię i nazwisko wystawcy recepty</w:t>
            </w:r>
          </w:p>
        </w:tc>
        <w:tc>
          <w:tcPr>
            <w:tcW w:w="1842" w:type="dxa"/>
          </w:tcPr>
          <w:p w14:paraId="3C85CC78" w14:textId="46B0F89B" w:rsidR="00E23998" w:rsidRDefault="00FA6527" w:rsidP="00D553E0">
            <w:pPr>
              <w:spacing w:before="40" w:after="40" w:line="240" w:lineRule="auto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d</w:t>
            </w:r>
            <w:r w:rsidR="00E23998"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r Adam Kos</w:t>
            </w:r>
          </w:p>
        </w:tc>
      </w:tr>
      <w:tr w:rsidR="00D553E0" w:rsidRPr="00DC68FB" w14:paraId="3A291318" w14:textId="77777777" w:rsidTr="00BC2B76">
        <w:tc>
          <w:tcPr>
            <w:tcW w:w="562" w:type="dxa"/>
            <w:shd w:val="clear" w:color="auto" w:fill="002060"/>
          </w:tcPr>
          <w:p w14:paraId="1D58887A" w14:textId="1539428F" w:rsidR="00D553E0" w:rsidRDefault="008F684E" w:rsidP="0041236D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41236D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843" w:type="dxa"/>
            <w:shd w:val="clear" w:color="auto" w:fill="002060"/>
          </w:tcPr>
          <w:p w14:paraId="68788344" w14:textId="0B773527" w:rsidR="00D553E0" w:rsidRDefault="00E23998" w:rsidP="00D553E0">
            <w:pPr>
              <w:spacing w:before="40" w:after="40" w:line="24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Telefon kontaktowy wystawcy</w:t>
            </w:r>
          </w:p>
        </w:tc>
        <w:tc>
          <w:tcPr>
            <w:tcW w:w="992" w:type="dxa"/>
          </w:tcPr>
          <w:p w14:paraId="7250A476" w14:textId="054CC875" w:rsidR="00D553E0" w:rsidRDefault="00E23998" w:rsidP="00D553E0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A15</w:t>
            </w:r>
          </w:p>
        </w:tc>
        <w:tc>
          <w:tcPr>
            <w:tcW w:w="4253" w:type="dxa"/>
          </w:tcPr>
          <w:p w14:paraId="1AC23E20" w14:textId="7925267C" w:rsidR="00D553E0" w:rsidRPr="00D553E0" w:rsidRDefault="00E23998" w:rsidP="00E23998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Telefon kontaktowy wystawcy recepty</w:t>
            </w:r>
          </w:p>
        </w:tc>
        <w:tc>
          <w:tcPr>
            <w:tcW w:w="1842" w:type="dxa"/>
          </w:tcPr>
          <w:p w14:paraId="28D623D3" w14:textId="3D6EBC14" w:rsidR="00D553E0" w:rsidRDefault="00E23998" w:rsidP="00D553E0">
            <w:pPr>
              <w:spacing w:before="40" w:after="40" w:line="240" w:lineRule="auto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proofErr w:type="spellStart"/>
            <w:r w:rsidRPr="00E23998"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tel</w:t>
            </w:r>
            <w:proofErr w:type="spellEnd"/>
            <w:r w:rsidRPr="00E23998"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:(22)12345678</w:t>
            </w:r>
          </w:p>
        </w:tc>
      </w:tr>
      <w:tr w:rsidR="00D553E0" w:rsidRPr="00DC68FB" w14:paraId="64B06A3D" w14:textId="77777777" w:rsidTr="00BC2B76">
        <w:tc>
          <w:tcPr>
            <w:tcW w:w="562" w:type="dxa"/>
            <w:shd w:val="clear" w:color="auto" w:fill="002060"/>
          </w:tcPr>
          <w:p w14:paraId="3CE83991" w14:textId="200679BC" w:rsidR="00D553E0" w:rsidRDefault="0041236D" w:rsidP="00742010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1843" w:type="dxa"/>
            <w:shd w:val="clear" w:color="auto" w:fill="002060"/>
          </w:tcPr>
          <w:p w14:paraId="33F53356" w14:textId="6FAE74BF" w:rsidR="00D553E0" w:rsidRPr="00D553E0" w:rsidRDefault="00E23998" w:rsidP="00D553E0">
            <w:pPr>
              <w:spacing w:before="40" w:after="40" w:line="24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Miejsce wystawienia recepty</w:t>
            </w:r>
          </w:p>
        </w:tc>
        <w:tc>
          <w:tcPr>
            <w:tcW w:w="992" w:type="dxa"/>
          </w:tcPr>
          <w:p w14:paraId="60BF44E7" w14:textId="0E80D1C1" w:rsidR="00D553E0" w:rsidRDefault="00B97031" w:rsidP="00742010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A18, </w:t>
            </w:r>
            <w:r w:rsidR="005F6A53">
              <w:rPr>
                <w:sz w:val="20"/>
                <w:szCs w:val="20"/>
              </w:rPr>
              <w:t>A19, A20, A21, A22, A23</w:t>
            </w:r>
          </w:p>
        </w:tc>
        <w:tc>
          <w:tcPr>
            <w:tcW w:w="4253" w:type="dxa"/>
          </w:tcPr>
          <w:p w14:paraId="24C349E1" w14:textId="75467D92" w:rsidR="00D553E0" w:rsidRPr="00D553E0" w:rsidRDefault="005F6A53" w:rsidP="00742010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Nazwa </w:t>
            </w:r>
            <w:r w:rsidR="00B97031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i identyfikator 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placówki oraz adres </w:t>
            </w:r>
          </w:p>
        </w:tc>
        <w:tc>
          <w:tcPr>
            <w:tcW w:w="1842" w:type="dxa"/>
          </w:tcPr>
          <w:p w14:paraId="1732141D" w14:textId="29FBA38A" w:rsidR="005F6A53" w:rsidRDefault="00E9018B" w:rsidP="00F63409">
            <w:pPr>
              <w:spacing w:before="40" w:after="40" w:line="240" w:lineRule="auto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 xml:space="preserve">Poradnia „Zdrówko” </w:t>
            </w:r>
            <w:r w:rsidR="005F6A53"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 xml:space="preserve">Dolna 2 </w:t>
            </w:r>
          </w:p>
          <w:p w14:paraId="5A9EF9FD" w14:textId="42888BD0" w:rsidR="005F6A53" w:rsidRDefault="00E9018B" w:rsidP="00F63409">
            <w:pPr>
              <w:spacing w:before="40" w:after="40" w:line="240" w:lineRule="auto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03</w:t>
            </w:r>
            <w:r w:rsidR="005F6A53"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982</w:t>
            </w:r>
          </w:p>
          <w:p w14:paraId="0C73AD7F" w14:textId="4DDEAA7A" w:rsidR="005F6A53" w:rsidRDefault="005F6A53" w:rsidP="00F63409">
            <w:pPr>
              <w:spacing w:before="40" w:after="40" w:line="240" w:lineRule="auto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W</w:t>
            </w:r>
            <w:r w:rsidR="00E9018B"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ARSZAWA</w:t>
            </w:r>
          </w:p>
          <w:p w14:paraId="72F60F28" w14:textId="3D764F8A" w:rsidR="00B97031" w:rsidRDefault="00B97031" w:rsidP="00F63409">
            <w:pPr>
              <w:spacing w:before="40" w:after="40" w:line="240" w:lineRule="auto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123456789012-001</w:t>
            </w:r>
          </w:p>
        </w:tc>
      </w:tr>
      <w:tr w:rsidR="0041236D" w:rsidRPr="00DC68FB" w14:paraId="6D2D5467" w14:textId="77777777" w:rsidTr="00BC2B76">
        <w:tc>
          <w:tcPr>
            <w:tcW w:w="562" w:type="dxa"/>
            <w:shd w:val="clear" w:color="auto" w:fill="002060"/>
          </w:tcPr>
          <w:p w14:paraId="4FDBA05C" w14:textId="1046E8E0" w:rsidR="0041236D" w:rsidRDefault="0041236D" w:rsidP="00742010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1843" w:type="dxa"/>
            <w:shd w:val="clear" w:color="auto" w:fill="002060"/>
          </w:tcPr>
          <w:p w14:paraId="37A3CAFB" w14:textId="0E7C1F7F" w:rsidR="0041236D" w:rsidRDefault="0041236D" w:rsidP="00D553E0">
            <w:pPr>
              <w:spacing w:before="40" w:after="40" w:line="24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Dane leku gotowego/</w:t>
            </w:r>
            <w:proofErr w:type="spellStart"/>
            <w:r>
              <w:rPr>
                <w:b/>
                <w:sz w:val="20"/>
                <w:szCs w:val="20"/>
              </w:rPr>
              <w:t>ssspż</w:t>
            </w:r>
            <w:proofErr w:type="spellEnd"/>
          </w:p>
        </w:tc>
        <w:tc>
          <w:tcPr>
            <w:tcW w:w="992" w:type="dxa"/>
          </w:tcPr>
          <w:p w14:paraId="21AEC5B1" w14:textId="7E4F5882" w:rsidR="0041236D" w:rsidRDefault="00756B3F" w:rsidP="00756B3F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B17, B18, B19, </w:t>
            </w:r>
          </w:p>
        </w:tc>
        <w:tc>
          <w:tcPr>
            <w:tcW w:w="4253" w:type="dxa"/>
          </w:tcPr>
          <w:p w14:paraId="48E2EE38" w14:textId="72AB249E" w:rsidR="0041236D" w:rsidRPr="00D553E0" w:rsidRDefault="00756B3F" w:rsidP="00742010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Nazwa, moc, postać, wielkość opakowania i ilość opakowań</w:t>
            </w:r>
          </w:p>
        </w:tc>
        <w:tc>
          <w:tcPr>
            <w:tcW w:w="1842" w:type="dxa"/>
          </w:tcPr>
          <w:p w14:paraId="545D3248" w14:textId="723C7E6F" w:rsidR="00756B3F" w:rsidRDefault="00756B3F" w:rsidP="00756B3F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proofErr w:type="spellStart"/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Enarenal</w:t>
            </w:r>
            <w:proofErr w:type="spellEnd"/>
            <w:r w:rsidRPr="00E77347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 5mg </w:t>
            </w: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tabletki</w:t>
            </w:r>
          </w:p>
          <w:p w14:paraId="15CB61B6" w14:textId="4EB30A94" w:rsidR="00756B3F" w:rsidRPr="00E77347" w:rsidRDefault="00756B3F" w:rsidP="00756B3F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>20 tabl.</w:t>
            </w:r>
          </w:p>
          <w:p w14:paraId="44D9A8CB" w14:textId="34EAB097" w:rsidR="0041236D" w:rsidRDefault="00756B3F" w:rsidP="00F63409">
            <w:pPr>
              <w:spacing w:before="40" w:after="40" w:line="240" w:lineRule="auto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 xml:space="preserve">3 szt. </w:t>
            </w:r>
          </w:p>
        </w:tc>
      </w:tr>
      <w:tr w:rsidR="0041236D" w:rsidRPr="00DC68FB" w14:paraId="407DA971" w14:textId="77777777" w:rsidTr="00BC2B76">
        <w:tc>
          <w:tcPr>
            <w:tcW w:w="562" w:type="dxa"/>
            <w:shd w:val="clear" w:color="auto" w:fill="002060"/>
          </w:tcPr>
          <w:p w14:paraId="04AF2208" w14:textId="3884094D" w:rsidR="0041236D" w:rsidRDefault="0041236D" w:rsidP="00742010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1843" w:type="dxa"/>
            <w:shd w:val="clear" w:color="auto" w:fill="002060"/>
          </w:tcPr>
          <w:p w14:paraId="4DB93285" w14:textId="2AAFF61D" w:rsidR="0041236D" w:rsidRDefault="0041236D" w:rsidP="00D553E0">
            <w:pPr>
              <w:spacing w:before="40" w:after="40" w:line="24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Dane wyrobu</w:t>
            </w:r>
          </w:p>
        </w:tc>
        <w:tc>
          <w:tcPr>
            <w:tcW w:w="992" w:type="dxa"/>
          </w:tcPr>
          <w:p w14:paraId="54D3F933" w14:textId="71557597" w:rsidR="0041236D" w:rsidRDefault="00756B3F" w:rsidP="00742010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B16, B17, B18, </w:t>
            </w:r>
          </w:p>
        </w:tc>
        <w:tc>
          <w:tcPr>
            <w:tcW w:w="4253" w:type="dxa"/>
          </w:tcPr>
          <w:p w14:paraId="630BEE0B" w14:textId="5D52D564" w:rsidR="0041236D" w:rsidRPr="00D553E0" w:rsidRDefault="00756B3F" w:rsidP="00742010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Nazwa, </w:t>
            </w:r>
            <w:r w:rsidR="00A92EEE"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ilość i wielkość opakowania </w:t>
            </w:r>
          </w:p>
        </w:tc>
        <w:tc>
          <w:tcPr>
            <w:tcW w:w="1842" w:type="dxa"/>
          </w:tcPr>
          <w:p w14:paraId="4E2ACA5C" w14:textId="77777777" w:rsidR="0041236D" w:rsidRDefault="00A92EEE" w:rsidP="00F63409">
            <w:pPr>
              <w:spacing w:before="40" w:after="40" w:line="240" w:lineRule="auto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proofErr w:type="spellStart"/>
            <w:r w:rsidRPr="005865E0"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Nutrison</w:t>
            </w:r>
            <w:proofErr w:type="spellEnd"/>
            <w:r w:rsidRPr="005865E0"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 xml:space="preserve"> Advanced </w:t>
            </w:r>
            <w:proofErr w:type="spellStart"/>
            <w:r w:rsidRPr="005865E0"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Protison</w:t>
            </w:r>
            <w:proofErr w:type="spellEnd"/>
            <w:r w:rsidRPr="005865E0"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 xml:space="preserve"> płyn 500ml</w:t>
            </w:r>
          </w:p>
          <w:p w14:paraId="5BB81800" w14:textId="7CD2C6C8" w:rsidR="00A92EEE" w:rsidRDefault="00A92EEE" w:rsidP="00A92EEE">
            <w:pPr>
              <w:spacing w:before="40" w:after="40" w:line="240" w:lineRule="auto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  <w:t>1 op.</w:t>
            </w:r>
          </w:p>
        </w:tc>
      </w:tr>
      <w:tr w:rsidR="0041236D" w:rsidRPr="00DC68FB" w14:paraId="22DA3E61" w14:textId="77777777" w:rsidTr="00BC2B76">
        <w:tc>
          <w:tcPr>
            <w:tcW w:w="562" w:type="dxa"/>
            <w:shd w:val="clear" w:color="auto" w:fill="002060"/>
          </w:tcPr>
          <w:p w14:paraId="1CEBFDEA" w14:textId="1677A8D9" w:rsidR="0041236D" w:rsidRDefault="0041236D" w:rsidP="00742010">
            <w:pPr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23</w:t>
            </w:r>
          </w:p>
        </w:tc>
        <w:tc>
          <w:tcPr>
            <w:tcW w:w="1843" w:type="dxa"/>
            <w:shd w:val="clear" w:color="auto" w:fill="002060"/>
          </w:tcPr>
          <w:p w14:paraId="2478A984" w14:textId="56C1F159" w:rsidR="0041236D" w:rsidRDefault="0041236D" w:rsidP="00D553E0">
            <w:pPr>
              <w:spacing w:before="40" w:after="40" w:line="24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Dane leku recepturowego</w:t>
            </w:r>
          </w:p>
        </w:tc>
        <w:tc>
          <w:tcPr>
            <w:tcW w:w="992" w:type="dxa"/>
          </w:tcPr>
          <w:p w14:paraId="3A942098" w14:textId="738E7E03" w:rsidR="0041236D" w:rsidRDefault="0049743A" w:rsidP="00742010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B15, B16, B17, B18, B19, B20</w:t>
            </w:r>
          </w:p>
          <w:p w14:paraId="34EAF542" w14:textId="77777777" w:rsidR="00851A61" w:rsidRDefault="00851A61" w:rsidP="00742010">
            <w:pPr>
              <w:spacing w:before="40" w:after="40" w:line="240" w:lineRule="auto"/>
              <w:rPr>
                <w:sz w:val="20"/>
                <w:szCs w:val="20"/>
              </w:rPr>
            </w:pPr>
          </w:p>
          <w:p w14:paraId="33B17051" w14:textId="77777777" w:rsidR="00851A61" w:rsidRDefault="00851A61" w:rsidP="00742010">
            <w:pPr>
              <w:spacing w:before="40" w:after="40" w:line="240" w:lineRule="auto"/>
              <w:rPr>
                <w:sz w:val="20"/>
                <w:szCs w:val="20"/>
              </w:rPr>
            </w:pPr>
          </w:p>
          <w:p w14:paraId="1B9F6CDE" w14:textId="77777777" w:rsidR="00851A61" w:rsidRDefault="00851A61" w:rsidP="00742010">
            <w:pPr>
              <w:spacing w:before="40" w:after="40" w:line="240" w:lineRule="auto"/>
              <w:rPr>
                <w:sz w:val="20"/>
                <w:szCs w:val="20"/>
              </w:rPr>
            </w:pPr>
          </w:p>
          <w:p w14:paraId="440BE693" w14:textId="0B501E19" w:rsidR="00851A61" w:rsidRDefault="00851A61" w:rsidP="00742010">
            <w:pPr>
              <w:spacing w:before="40" w:after="40" w:line="240" w:lineRule="auto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65819124" w14:textId="54F43FC3" w:rsidR="0041236D" w:rsidRDefault="0049743A" w:rsidP="00742010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  <w:r>
              <w:rPr>
                <w:rFonts w:ascii="Segoe UI" w:eastAsia="Calibri" w:hAnsi="Segoe UI" w:cs="Segoe UI"/>
                <w:sz w:val="18"/>
                <w:szCs w:val="18"/>
                <w:lang w:eastAsia="pl-PL"/>
              </w:rPr>
              <w:t xml:space="preserve">Nazwa receptury oraz dane poszczególnych składników </w:t>
            </w:r>
          </w:p>
          <w:p w14:paraId="6BD762C1" w14:textId="77777777" w:rsidR="00851A61" w:rsidRDefault="00851A61" w:rsidP="00742010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</w:p>
          <w:p w14:paraId="17996308" w14:textId="1D59CB74" w:rsidR="00851A61" w:rsidRPr="00D553E0" w:rsidRDefault="00851A61" w:rsidP="00742010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Segoe UI" w:eastAsia="Calibri" w:hAnsi="Segoe UI" w:cs="Segoe UI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</w:tcPr>
          <w:p w14:paraId="64EC496D" w14:textId="77777777" w:rsidR="00CE0652" w:rsidRPr="0001317D" w:rsidRDefault="00CE0652" w:rsidP="00CE0652">
            <w:pPr>
              <w:spacing w:before="40" w:after="40" w:line="240" w:lineRule="auto"/>
              <w:rPr>
                <w:rFonts w:ascii="Segoe UI" w:eastAsia="Calibri" w:hAnsi="Segoe UI" w:cs="Segoe UI"/>
                <w:i/>
                <w:sz w:val="17"/>
                <w:szCs w:val="17"/>
                <w:lang w:eastAsia="pl-PL"/>
              </w:rPr>
            </w:pPr>
            <w:r w:rsidRPr="0001317D">
              <w:rPr>
                <w:rFonts w:ascii="Segoe UI" w:eastAsia="Calibri" w:hAnsi="Segoe UI" w:cs="Segoe UI"/>
                <w:i/>
                <w:sz w:val="17"/>
                <w:szCs w:val="17"/>
                <w:lang w:eastAsia="pl-PL"/>
              </w:rPr>
              <w:t>Maść  opakowanie maści</w:t>
            </w:r>
          </w:p>
          <w:p w14:paraId="57C9C78B" w14:textId="48538762" w:rsidR="00CE0652" w:rsidRPr="0001317D" w:rsidRDefault="00CE0652" w:rsidP="00CE0652">
            <w:pPr>
              <w:spacing w:before="40" w:after="40" w:line="240" w:lineRule="auto"/>
              <w:rPr>
                <w:rFonts w:ascii="Segoe UI" w:eastAsia="Calibri" w:hAnsi="Segoe UI" w:cs="Segoe UI"/>
                <w:i/>
                <w:sz w:val="17"/>
                <w:szCs w:val="17"/>
                <w:lang w:eastAsia="pl-PL"/>
              </w:rPr>
            </w:pPr>
            <w:r w:rsidRPr="0001317D">
              <w:rPr>
                <w:rFonts w:ascii="Segoe UI" w:eastAsia="Calibri" w:hAnsi="Segoe UI" w:cs="Segoe UI"/>
                <w:i/>
                <w:sz w:val="17"/>
                <w:szCs w:val="17"/>
                <w:lang w:eastAsia="pl-PL"/>
              </w:rPr>
              <w:t>60</w:t>
            </w:r>
          </w:p>
          <w:p w14:paraId="72F8FD61" w14:textId="77777777" w:rsidR="00CE0652" w:rsidRPr="0001317D" w:rsidRDefault="00CE0652" w:rsidP="00CE0652">
            <w:pPr>
              <w:spacing w:before="40" w:after="40" w:line="240" w:lineRule="auto"/>
              <w:rPr>
                <w:rFonts w:ascii="Segoe UI" w:eastAsia="Calibri" w:hAnsi="Segoe UI" w:cs="Segoe UI"/>
                <w:i/>
                <w:sz w:val="17"/>
                <w:szCs w:val="17"/>
                <w:lang w:eastAsia="pl-PL"/>
              </w:rPr>
            </w:pPr>
            <w:r w:rsidRPr="0001317D">
              <w:rPr>
                <w:rFonts w:ascii="Segoe UI" w:eastAsia="Calibri" w:hAnsi="Segoe UI" w:cs="Segoe UI"/>
                <w:i/>
                <w:sz w:val="17"/>
                <w:szCs w:val="17"/>
                <w:lang w:eastAsia="pl-PL"/>
              </w:rPr>
              <w:t>100ml</w:t>
            </w:r>
          </w:p>
          <w:p w14:paraId="551D62EE" w14:textId="77777777" w:rsidR="00CE0652" w:rsidRPr="0001317D" w:rsidRDefault="00CE0652" w:rsidP="00CE0652">
            <w:pPr>
              <w:spacing w:before="40" w:after="40" w:line="240" w:lineRule="auto"/>
              <w:rPr>
                <w:rFonts w:ascii="Segoe UI" w:eastAsia="Calibri" w:hAnsi="Segoe UI" w:cs="Segoe UI"/>
                <w:i/>
                <w:sz w:val="17"/>
                <w:szCs w:val="17"/>
                <w:lang w:eastAsia="pl-PL"/>
              </w:rPr>
            </w:pPr>
            <w:proofErr w:type="spellStart"/>
            <w:r w:rsidRPr="0001317D">
              <w:rPr>
                <w:rFonts w:ascii="Segoe UI" w:eastAsia="Calibri" w:hAnsi="Segoe UI" w:cs="Segoe UI"/>
                <w:i/>
                <w:sz w:val="17"/>
                <w:szCs w:val="17"/>
                <w:lang w:eastAsia="pl-PL"/>
              </w:rPr>
              <w:t>Vaselinum</w:t>
            </w:r>
            <w:proofErr w:type="spellEnd"/>
            <w:r w:rsidRPr="0001317D">
              <w:rPr>
                <w:rFonts w:ascii="Segoe UI" w:eastAsia="Calibri" w:hAnsi="Segoe UI" w:cs="Segoe UI"/>
                <w:i/>
                <w:sz w:val="17"/>
                <w:szCs w:val="17"/>
                <w:lang w:eastAsia="pl-PL"/>
              </w:rPr>
              <w:t xml:space="preserve"> </w:t>
            </w:r>
            <w:proofErr w:type="spellStart"/>
            <w:r w:rsidRPr="0001317D">
              <w:rPr>
                <w:rFonts w:ascii="Segoe UI" w:eastAsia="Calibri" w:hAnsi="Segoe UI" w:cs="Segoe UI"/>
                <w:i/>
                <w:sz w:val="17"/>
                <w:szCs w:val="17"/>
                <w:lang w:eastAsia="pl-PL"/>
              </w:rPr>
              <w:t>album^Lanolinum</w:t>
            </w:r>
            <w:proofErr w:type="spellEnd"/>
          </w:p>
          <w:p w14:paraId="6369257E" w14:textId="77777777" w:rsidR="00CE0652" w:rsidRPr="0001317D" w:rsidRDefault="00CE0652" w:rsidP="00CE0652">
            <w:pPr>
              <w:spacing w:before="40" w:after="40" w:line="240" w:lineRule="auto"/>
              <w:rPr>
                <w:rFonts w:ascii="Segoe UI" w:eastAsia="Calibri" w:hAnsi="Segoe UI" w:cs="Segoe UI"/>
                <w:i/>
                <w:sz w:val="17"/>
                <w:szCs w:val="17"/>
                <w:lang w:eastAsia="pl-PL"/>
              </w:rPr>
            </w:pPr>
            <w:r w:rsidRPr="0001317D">
              <w:rPr>
                <w:rFonts w:ascii="Segoe UI" w:eastAsia="Calibri" w:hAnsi="Segoe UI" w:cs="Segoe UI"/>
                <w:i/>
                <w:sz w:val="17"/>
                <w:szCs w:val="17"/>
                <w:lang w:eastAsia="pl-PL"/>
              </w:rPr>
              <w:t>10ml/1ml^25ml/1ml</w:t>
            </w:r>
          </w:p>
          <w:p w14:paraId="7278E446" w14:textId="2F1073EE" w:rsidR="0041236D" w:rsidRDefault="00CE0652" w:rsidP="00CE0652">
            <w:pPr>
              <w:spacing w:before="40" w:after="40" w:line="240" w:lineRule="auto"/>
              <w:rPr>
                <w:rFonts w:ascii="Segoe UI" w:eastAsia="Calibri" w:hAnsi="Segoe UI" w:cs="Segoe UI"/>
                <w:i/>
                <w:sz w:val="18"/>
                <w:szCs w:val="18"/>
                <w:lang w:eastAsia="pl-PL"/>
              </w:rPr>
            </w:pPr>
            <w:r w:rsidRPr="0001317D">
              <w:rPr>
                <w:rFonts w:ascii="Segoe UI" w:eastAsia="Calibri" w:hAnsi="Segoe UI" w:cs="Segoe UI"/>
                <w:i/>
                <w:sz w:val="17"/>
                <w:szCs w:val="17"/>
                <w:lang w:eastAsia="pl-PL"/>
              </w:rPr>
              <w:t xml:space="preserve">ręcznie </w:t>
            </w:r>
            <w:proofErr w:type="spellStart"/>
            <w:r w:rsidRPr="0001317D">
              <w:rPr>
                <w:rFonts w:ascii="Segoe UI" w:eastAsia="Calibri" w:hAnsi="Segoe UI" w:cs="Segoe UI"/>
                <w:i/>
                <w:sz w:val="17"/>
                <w:szCs w:val="17"/>
                <w:lang w:eastAsia="pl-PL"/>
              </w:rPr>
              <w:t>podane^podgrzane</w:t>
            </w:r>
            <w:proofErr w:type="spellEnd"/>
          </w:p>
        </w:tc>
      </w:tr>
    </w:tbl>
    <w:p w14:paraId="4D99DD55" w14:textId="3D541730" w:rsidR="00711A30" w:rsidRDefault="6E5F57FF" w:rsidP="00E9018B">
      <w:pPr>
        <w:pStyle w:val="Nagwek2"/>
        <w:rPr>
          <w:rFonts w:eastAsia="Calibri" w:cs="Calibri"/>
        </w:rPr>
      </w:pPr>
      <w:bookmarkStart w:id="19" w:name="_Toc37748930"/>
      <w:r>
        <w:t>Integralność</w:t>
      </w:r>
      <w:r w:rsidR="006F7B50">
        <w:t>,</w:t>
      </w:r>
      <w:r>
        <w:t xml:space="preserve"> niezaprzeczalność i poufności danych w kodach QR pakietu i recepty</w:t>
      </w:r>
      <w:bookmarkEnd w:id="19"/>
    </w:p>
    <w:p w14:paraId="722BF24E" w14:textId="13B1AB34" w:rsidR="00711A30" w:rsidRDefault="1D9577FB" w:rsidP="6B75BB78">
      <w:r w:rsidRPr="006F7B50">
        <w:rPr>
          <w:b/>
        </w:rPr>
        <w:t>Poufność danych osobowych</w:t>
      </w:r>
      <w:r>
        <w:t xml:space="preserve"> </w:t>
      </w:r>
      <w:r w:rsidR="006F7B50">
        <w:t xml:space="preserve">Usługobiorcy/Opiekuna </w:t>
      </w:r>
      <w:r>
        <w:t>jest zapewni</w:t>
      </w:r>
      <w:r w:rsidR="000A745F">
        <w:t>ona w oparciu o</w:t>
      </w:r>
      <w:r>
        <w:t xml:space="preserve"> szyfrowanie </w:t>
      </w:r>
      <w:r w:rsidR="006F7B50">
        <w:t>atrybutów</w:t>
      </w:r>
      <w:r>
        <w:t xml:space="preserve"> </w:t>
      </w:r>
      <w:r w:rsidR="006F7B50">
        <w:t xml:space="preserve">zawartych w kontenerze danych biznesowych </w:t>
      </w:r>
      <w:r>
        <w:t>przed umieszczeniem ich w kodzie QR</w:t>
      </w:r>
      <w:r w:rsidR="006F7B50">
        <w:t>.</w:t>
      </w:r>
      <w:r>
        <w:t xml:space="preserve"> </w:t>
      </w:r>
    </w:p>
    <w:p w14:paraId="360DC82C" w14:textId="4F0A40DD" w:rsidR="00711A30" w:rsidRDefault="1D9577FB" w:rsidP="6B75BB78">
      <w:r w:rsidRPr="006F7B50">
        <w:rPr>
          <w:b/>
        </w:rPr>
        <w:t xml:space="preserve">Integralność </w:t>
      </w:r>
      <w:r w:rsidR="006F7B50" w:rsidRPr="006F7B50">
        <w:rPr>
          <w:b/>
        </w:rPr>
        <w:t>danych</w:t>
      </w:r>
      <w:r w:rsidR="006F7B50">
        <w:t xml:space="preserve"> </w:t>
      </w:r>
      <w:r>
        <w:t>kodów QR dokumentu informacyjnego zapewnia wyliczenie skrótu ze złączenia danych pakietu i recepty umieszczanych w kodach QR. Wyliczony skrót jest dołączany do każdego kodu QR recepty w pakiecie. Takie podejście powoduje, że każda zmiana w kodzie QR recepty czy pakietu zostanie wychwycona. Jednocześnie w trakcie realizacji konieczne jest odczytanie tylko QR kodu pakietu i recepty</w:t>
      </w:r>
      <w:r w:rsidR="47CE6E51">
        <w:t>,</w:t>
      </w:r>
      <w:r>
        <w:t xml:space="preserve"> która będzie realizowana</w:t>
      </w:r>
      <w:r w:rsidR="000A745F">
        <w:t xml:space="preserve"> bez konieczności czytania kodów pozostałych recept w pakiecie</w:t>
      </w:r>
      <w:r>
        <w:t xml:space="preserve">. </w:t>
      </w:r>
    </w:p>
    <w:p w14:paraId="3965EEFF" w14:textId="49C012A7" w:rsidR="2FBF797A" w:rsidRDefault="00DA29D8" w:rsidP="00D31D1E">
      <w:r w:rsidRPr="006F7B50">
        <w:rPr>
          <w:b/>
        </w:rPr>
        <w:t xml:space="preserve">Autentyczność </w:t>
      </w:r>
      <w:r w:rsidR="1D9577FB" w:rsidRPr="006F7B50">
        <w:rPr>
          <w:b/>
        </w:rPr>
        <w:t>danych</w:t>
      </w:r>
      <w:r w:rsidR="1D9577FB">
        <w:t xml:space="preserve"> zawartych w kodach QR pakietu i recepty zapewnia zaszyfrowanie skrótu zapisanego w kodzie QR recepty kluczem prywatnym Systemu P1</w:t>
      </w:r>
      <w:r w:rsidR="000A745F">
        <w:t xml:space="preserve"> i możliwość weryfikacji za pomocą klucza publicznego po stronie apteki</w:t>
      </w:r>
      <w:bookmarkStart w:id="20" w:name="_Toc517946860"/>
      <w:bookmarkStart w:id="21" w:name="_Toc517946861"/>
      <w:bookmarkStart w:id="22" w:name="_Toc517946862"/>
      <w:bookmarkStart w:id="23" w:name="_Toc517946863"/>
      <w:bookmarkStart w:id="24" w:name="_Toc517946864"/>
      <w:bookmarkStart w:id="25" w:name="_Toc517946869"/>
      <w:bookmarkStart w:id="26" w:name="_Toc517946870"/>
      <w:bookmarkStart w:id="27" w:name="_Toc517946871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8987DFC" w14:textId="5E2523D7" w:rsidR="00D56980" w:rsidRDefault="00D56980" w:rsidP="00D31D1E"/>
    <w:p w14:paraId="51DCD83B" w14:textId="77777777" w:rsidR="00D56980" w:rsidRDefault="00D56980" w:rsidP="00D31D1E"/>
    <w:p w14:paraId="6A4C3558" w14:textId="6B0BEDC9" w:rsidR="00D26C01" w:rsidRDefault="00D26C01" w:rsidP="00E9018B">
      <w:pPr>
        <w:pStyle w:val="Nagwek2"/>
      </w:pPr>
      <w:bookmarkStart w:id="28" w:name="_Toc487462027"/>
      <w:bookmarkStart w:id="29" w:name="_Toc502752190"/>
      <w:bookmarkStart w:id="30" w:name="_Toc37748931"/>
      <w:r>
        <w:t>Indeks tabel i rysunków</w:t>
      </w:r>
      <w:bookmarkEnd w:id="28"/>
      <w:bookmarkEnd w:id="29"/>
      <w:bookmarkEnd w:id="30"/>
    </w:p>
    <w:p w14:paraId="1A76DFA5" w14:textId="77777777" w:rsidR="00D31D1E" w:rsidRDefault="00D31D1E" w:rsidP="00D26C01">
      <w:pPr>
        <w:pStyle w:val="Spistrecinagwek"/>
        <w:spacing w:line="288" w:lineRule="auto"/>
      </w:pPr>
    </w:p>
    <w:p w14:paraId="08A76868" w14:textId="7678FC60" w:rsidR="00D26C01" w:rsidRDefault="00D26C01" w:rsidP="00D26C01">
      <w:pPr>
        <w:pStyle w:val="Spistrecinagwek"/>
        <w:spacing w:line="288" w:lineRule="auto"/>
      </w:pPr>
      <w:r>
        <w:t xml:space="preserve">Spis tabel </w:t>
      </w:r>
    </w:p>
    <w:p w14:paraId="395A5802" w14:textId="7CA2222A" w:rsidR="0049743A" w:rsidRDefault="00D26C01">
      <w:pPr>
        <w:pStyle w:val="Spisilustracji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  <w:lang w:eastAsia="pl-PL"/>
        </w:rPr>
      </w:pPr>
      <w:r>
        <w:fldChar w:fldCharType="begin"/>
      </w:r>
      <w:r>
        <w:instrText xml:space="preserve"> TOC \h \z \c "Tabela" </w:instrText>
      </w:r>
      <w:r>
        <w:fldChar w:fldCharType="separate"/>
      </w:r>
      <w:hyperlink w:anchor="_Toc37316498" w:history="1">
        <w:r w:rsidR="0049743A" w:rsidRPr="00E52276">
          <w:rPr>
            <w:rStyle w:val="Hipercze"/>
            <w:noProof/>
          </w:rPr>
          <w:t>Tabela 1. Wykorzystywane atrybuty QR-kodu pakietu</w:t>
        </w:r>
        <w:r w:rsidR="0049743A">
          <w:rPr>
            <w:noProof/>
            <w:webHidden/>
          </w:rPr>
          <w:tab/>
        </w:r>
        <w:r w:rsidR="0049743A">
          <w:rPr>
            <w:noProof/>
            <w:webHidden/>
          </w:rPr>
          <w:fldChar w:fldCharType="begin"/>
        </w:r>
        <w:r w:rsidR="0049743A">
          <w:rPr>
            <w:noProof/>
            <w:webHidden/>
          </w:rPr>
          <w:instrText xml:space="preserve"> PAGEREF _Toc37316498 \h </w:instrText>
        </w:r>
        <w:r w:rsidR="0049743A">
          <w:rPr>
            <w:noProof/>
            <w:webHidden/>
          </w:rPr>
        </w:r>
        <w:r w:rsidR="0049743A">
          <w:rPr>
            <w:noProof/>
            <w:webHidden/>
          </w:rPr>
          <w:fldChar w:fldCharType="separate"/>
        </w:r>
        <w:r w:rsidR="0049743A">
          <w:rPr>
            <w:noProof/>
            <w:webHidden/>
          </w:rPr>
          <w:t>8</w:t>
        </w:r>
        <w:r w:rsidR="0049743A">
          <w:rPr>
            <w:noProof/>
            <w:webHidden/>
          </w:rPr>
          <w:fldChar w:fldCharType="end"/>
        </w:r>
      </w:hyperlink>
    </w:p>
    <w:p w14:paraId="59EF1FB0" w14:textId="788F5365" w:rsidR="0049743A" w:rsidRDefault="008E2319">
      <w:pPr>
        <w:pStyle w:val="Spisilustracji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  <w:lang w:eastAsia="pl-PL"/>
        </w:rPr>
      </w:pPr>
      <w:hyperlink w:anchor="_Toc37316499" w:history="1">
        <w:r w:rsidR="0049743A" w:rsidRPr="00E52276">
          <w:rPr>
            <w:rStyle w:val="Hipercze"/>
            <w:noProof/>
          </w:rPr>
          <w:t>Tabela 2. Wykorzystywane atrybuty QR-kodu recepty</w:t>
        </w:r>
        <w:r w:rsidR="0049743A">
          <w:rPr>
            <w:noProof/>
            <w:webHidden/>
          </w:rPr>
          <w:tab/>
        </w:r>
        <w:r w:rsidR="0049743A">
          <w:rPr>
            <w:noProof/>
            <w:webHidden/>
          </w:rPr>
          <w:fldChar w:fldCharType="begin"/>
        </w:r>
        <w:r w:rsidR="0049743A">
          <w:rPr>
            <w:noProof/>
            <w:webHidden/>
          </w:rPr>
          <w:instrText xml:space="preserve"> PAGEREF _Toc37316499 \h </w:instrText>
        </w:r>
        <w:r w:rsidR="0049743A">
          <w:rPr>
            <w:noProof/>
            <w:webHidden/>
          </w:rPr>
        </w:r>
        <w:r w:rsidR="0049743A">
          <w:rPr>
            <w:noProof/>
            <w:webHidden/>
          </w:rPr>
          <w:fldChar w:fldCharType="separate"/>
        </w:r>
        <w:r w:rsidR="0049743A">
          <w:rPr>
            <w:noProof/>
            <w:webHidden/>
          </w:rPr>
          <w:t>14</w:t>
        </w:r>
        <w:r w:rsidR="0049743A">
          <w:rPr>
            <w:noProof/>
            <w:webHidden/>
          </w:rPr>
          <w:fldChar w:fldCharType="end"/>
        </w:r>
      </w:hyperlink>
    </w:p>
    <w:p w14:paraId="459F9068" w14:textId="55A0B137" w:rsidR="0049743A" w:rsidRDefault="008E2319">
      <w:pPr>
        <w:pStyle w:val="Spisilustracji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  <w:lang w:eastAsia="pl-PL"/>
        </w:rPr>
      </w:pPr>
      <w:hyperlink w:anchor="_Toc37316500" w:history="1">
        <w:r w:rsidR="0049743A" w:rsidRPr="00E52276">
          <w:rPr>
            <w:rStyle w:val="Hipercze"/>
            <w:noProof/>
          </w:rPr>
          <w:t>Tabela 3. Sposób kompozycji atrybutów QR-kodów na dane biznesowe recepty</w:t>
        </w:r>
        <w:r w:rsidR="0049743A">
          <w:rPr>
            <w:noProof/>
            <w:webHidden/>
          </w:rPr>
          <w:tab/>
        </w:r>
        <w:r w:rsidR="0049743A">
          <w:rPr>
            <w:noProof/>
            <w:webHidden/>
          </w:rPr>
          <w:fldChar w:fldCharType="begin"/>
        </w:r>
        <w:r w:rsidR="0049743A">
          <w:rPr>
            <w:noProof/>
            <w:webHidden/>
          </w:rPr>
          <w:instrText xml:space="preserve"> PAGEREF _Toc37316500 \h </w:instrText>
        </w:r>
        <w:r w:rsidR="0049743A">
          <w:rPr>
            <w:noProof/>
            <w:webHidden/>
          </w:rPr>
        </w:r>
        <w:r w:rsidR="0049743A">
          <w:rPr>
            <w:noProof/>
            <w:webHidden/>
          </w:rPr>
          <w:fldChar w:fldCharType="separate"/>
        </w:r>
        <w:r w:rsidR="0049743A">
          <w:rPr>
            <w:noProof/>
            <w:webHidden/>
          </w:rPr>
          <w:t>20</w:t>
        </w:r>
        <w:r w:rsidR="0049743A">
          <w:rPr>
            <w:noProof/>
            <w:webHidden/>
          </w:rPr>
          <w:fldChar w:fldCharType="end"/>
        </w:r>
      </w:hyperlink>
    </w:p>
    <w:p w14:paraId="58A776AF" w14:textId="433091E8" w:rsidR="00D26C01" w:rsidRDefault="00D26C01" w:rsidP="00D26C01">
      <w:pPr>
        <w:pStyle w:val="Spistrecinagwek"/>
        <w:spacing w:line="288" w:lineRule="auto"/>
      </w:pPr>
      <w:r>
        <w:fldChar w:fldCharType="end"/>
      </w:r>
    </w:p>
    <w:p w14:paraId="2B810379" w14:textId="33C0B1F4" w:rsidR="00D26C01" w:rsidRDefault="00D26C01" w:rsidP="00D26C01">
      <w:pPr>
        <w:pStyle w:val="Spistrecinagwek"/>
        <w:spacing w:line="288" w:lineRule="auto"/>
      </w:pPr>
      <w:r>
        <w:t>Spis rysunków</w:t>
      </w:r>
    </w:p>
    <w:p w14:paraId="29ED0984" w14:textId="2A6CC7B6" w:rsidR="0049743A" w:rsidRDefault="00D26C01">
      <w:pPr>
        <w:pStyle w:val="Spisilustracji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  <w:lang w:eastAsia="pl-PL"/>
        </w:rPr>
      </w:pPr>
      <w:r>
        <w:rPr>
          <w:b/>
          <w:bCs/>
        </w:rPr>
        <w:fldChar w:fldCharType="begin"/>
      </w:r>
      <w:r w:rsidRPr="5F798CD9">
        <w:rPr>
          <w:b/>
          <w:bCs/>
        </w:rPr>
        <w:instrText xml:space="preserve"> TOC \h \z \c "Rysunek" </w:instrText>
      </w:r>
      <w:r>
        <w:rPr>
          <w:b/>
          <w:bCs/>
        </w:rPr>
        <w:fldChar w:fldCharType="separate"/>
      </w:r>
      <w:hyperlink w:anchor="_Toc37316503" w:history="1">
        <w:r w:rsidR="0049743A" w:rsidRPr="00F04FF9">
          <w:rPr>
            <w:rStyle w:val="Hipercze"/>
            <w:noProof/>
          </w:rPr>
          <w:t>Rysunek 1 Przykładowy wydruk dokumentu informacyjnego zawierającego QR-kody</w:t>
        </w:r>
        <w:r w:rsidR="0049743A">
          <w:rPr>
            <w:noProof/>
            <w:webHidden/>
          </w:rPr>
          <w:tab/>
        </w:r>
        <w:r w:rsidR="0049743A">
          <w:rPr>
            <w:noProof/>
            <w:webHidden/>
          </w:rPr>
          <w:fldChar w:fldCharType="begin"/>
        </w:r>
        <w:r w:rsidR="0049743A">
          <w:rPr>
            <w:noProof/>
            <w:webHidden/>
          </w:rPr>
          <w:instrText xml:space="preserve"> PAGEREF _Toc37316503 \h </w:instrText>
        </w:r>
        <w:r w:rsidR="0049743A">
          <w:rPr>
            <w:noProof/>
            <w:webHidden/>
          </w:rPr>
        </w:r>
        <w:r w:rsidR="0049743A">
          <w:rPr>
            <w:noProof/>
            <w:webHidden/>
          </w:rPr>
          <w:fldChar w:fldCharType="separate"/>
        </w:r>
        <w:r w:rsidR="0049743A">
          <w:rPr>
            <w:noProof/>
            <w:webHidden/>
          </w:rPr>
          <w:t>5</w:t>
        </w:r>
        <w:r w:rsidR="0049743A">
          <w:rPr>
            <w:noProof/>
            <w:webHidden/>
          </w:rPr>
          <w:fldChar w:fldCharType="end"/>
        </w:r>
      </w:hyperlink>
    </w:p>
    <w:p w14:paraId="0592DE54" w14:textId="2F04870D" w:rsidR="0049743A" w:rsidRDefault="008E2319">
      <w:pPr>
        <w:pStyle w:val="Spisilustracji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  <w:lang w:eastAsia="pl-PL"/>
        </w:rPr>
      </w:pPr>
      <w:hyperlink w:anchor="_Toc37316504" w:history="1">
        <w:r w:rsidR="0049743A" w:rsidRPr="00F04FF9">
          <w:rPr>
            <w:rStyle w:val="Hipercze"/>
            <w:noProof/>
          </w:rPr>
          <w:t>Rysunek 2 Proces uzyskania danych recepty z wykorzystaniem QR-kodów pakiety i recepty</w:t>
        </w:r>
        <w:r w:rsidR="0049743A">
          <w:rPr>
            <w:noProof/>
            <w:webHidden/>
          </w:rPr>
          <w:tab/>
        </w:r>
        <w:r w:rsidR="0049743A">
          <w:rPr>
            <w:noProof/>
            <w:webHidden/>
          </w:rPr>
          <w:fldChar w:fldCharType="begin"/>
        </w:r>
        <w:r w:rsidR="0049743A">
          <w:rPr>
            <w:noProof/>
            <w:webHidden/>
          </w:rPr>
          <w:instrText xml:space="preserve"> PAGEREF _Toc37316504 \h </w:instrText>
        </w:r>
        <w:r w:rsidR="0049743A">
          <w:rPr>
            <w:noProof/>
            <w:webHidden/>
          </w:rPr>
        </w:r>
        <w:r w:rsidR="0049743A">
          <w:rPr>
            <w:noProof/>
            <w:webHidden/>
          </w:rPr>
          <w:fldChar w:fldCharType="separate"/>
        </w:r>
        <w:r w:rsidR="0049743A">
          <w:rPr>
            <w:noProof/>
            <w:webHidden/>
          </w:rPr>
          <w:t>6</w:t>
        </w:r>
        <w:r w:rsidR="0049743A">
          <w:rPr>
            <w:noProof/>
            <w:webHidden/>
          </w:rPr>
          <w:fldChar w:fldCharType="end"/>
        </w:r>
      </w:hyperlink>
    </w:p>
    <w:p w14:paraId="6E230B80" w14:textId="371B35D5" w:rsidR="00F50DC7" w:rsidRPr="008E5E6B" w:rsidRDefault="00D26C01" w:rsidP="00D26C01">
      <w:pPr>
        <w:rPr>
          <w:rFonts w:asciiTheme="minorHAnsi" w:hAnsiTheme="minorHAnsi" w:cstheme="minorHAnsi"/>
        </w:rPr>
      </w:pPr>
      <w:r>
        <w:rPr>
          <w:b/>
        </w:rPr>
        <w:fldChar w:fldCharType="end"/>
      </w:r>
    </w:p>
    <w:sectPr w:rsidR="00F50DC7" w:rsidRPr="008E5E6B" w:rsidSect="00984883">
      <w:footnotePr>
        <w:numRestart w:val="eachSect"/>
      </w:footnotePr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7FC9DD" w14:textId="77777777" w:rsidR="00C60151" w:rsidRDefault="00C60151" w:rsidP="003373BE">
      <w:r>
        <w:separator/>
      </w:r>
    </w:p>
  </w:endnote>
  <w:endnote w:type="continuationSeparator" w:id="0">
    <w:p w14:paraId="2E63D5F7" w14:textId="77777777" w:rsidR="00C60151" w:rsidRDefault="00C60151" w:rsidP="00337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NewRoman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8C8696" w14:textId="77777777" w:rsidR="005C6563" w:rsidRDefault="005C6563" w:rsidP="005C6563">
    <w:pPr>
      <w:spacing w:after="137" w:line="275" w:lineRule="auto"/>
      <w:ind w:left="1378" w:right="1356"/>
      <w:jc w:val="center"/>
      <w:rPr>
        <w:color w:val="00628B"/>
        <w:sz w:val="12"/>
      </w:rPr>
    </w:pPr>
    <w:r>
      <w:rPr>
        <w:noProof/>
        <w:color w:val="0B5DAA"/>
        <w:sz w:val="16"/>
        <w:szCs w:val="16"/>
      </w:rPr>
      <w:drawing>
        <wp:anchor distT="0" distB="0" distL="114300" distR="114300" simplePos="0" relativeHeight="251677696" behindDoc="0" locked="0" layoutInCell="1" allowOverlap="1" wp14:anchorId="4663D848" wp14:editId="7F6D1D91">
          <wp:simplePos x="0" y="0"/>
          <wp:positionH relativeFrom="column">
            <wp:posOffset>5815330</wp:posOffset>
          </wp:positionH>
          <wp:positionV relativeFrom="paragraph">
            <wp:posOffset>200025</wp:posOffset>
          </wp:positionV>
          <wp:extent cx="171450" cy="377825"/>
          <wp:effectExtent l="0" t="0" r="0" b="3175"/>
          <wp:wrapNone/>
          <wp:docPr id="11" name="Grafika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" name="arc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450" cy="377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sdt>
    <w:sdtPr>
      <w:id w:val="-798382070"/>
      <w:docPartObj>
        <w:docPartGallery w:val="Page Numbers (Bottom of Page)"/>
        <w:docPartUnique/>
      </w:docPartObj>
    </w:sdtPr>
    <w:sdtEndPr>
      <w:rPr>
        <w:color w:val="0B5DAA"/>
        <w:sz w:val="16"/>
        <w:szCs w:val="16"/>
      </w:rPr>
    </w:sdtEndPr>
    <w:sdtContent>
      <w:p w14:paraId="6714241F" w14:textId="77777777" w:rsidR="005C6563" w:rsidRPr="00350AB0" w:rsidRDefault="005C6563" w:rsidP="005C6563">
        <w:pPr>
          <w:pStyle w:val="Stopka"/>
          <w:spacing w:after="180"/>
          <w:ind w:right="74"/>
          <w:rPr>
            <w:color w:val="0B5DAA"/>
            <w:sz w:val="16"/>
            <w:szCs w:val="16"/>
          </w:rPr>
        </w:pPr>
        <w:r w:rsidRPr="00350AB0">
          <w:rPr>
            <w:b w:val="0"/>
            <w:bCs/>
            <w:color w:val="0B5DAA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75648" behindDoc="0" locked="0" layoutInCell="1" allowOverlap="1" wp14:anchorId="18143498" wp14:editId="5A327ADE">
                  <wp:simplePos x="0" y="0"/>
                  <wp:positionH relativeFrom="page">
                    <wp:posOffset>588645</wp:posOffset>
                  </wp:positionH>
                  <wp:positionV relativeFrom="page">
                    <wp:posOffset>9101455</wp:posOffset>
                  </wp:positionV>
                  <wp:extent cx="3505835" cy="28575"/>
                  <wp:effectExtent l="0" t="0" r="0" b="9525"/>
                  <wp:wrapNone/>
                  <wp:docPr id="9" name="Prostokąt 9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3505835" cy="28575"/>
                          </a:xfrm>
                          <a:prstGeom prst="rect">
                            <a:avLst/>
                          </a:prstGeom>
                          <a:solidFill>
                            <a:srgbClr val="A0CC3D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0F4FB6AA" id="Prostokąt 9" o:spid="_x0000_s1026" alt="&quot;&quot;" style="position:absolute;margin-left:46.35pt;margin-top:716.65pt;width:276.05pt;height:2.25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" fillcolor="#a0cc3d" stroked="f" strokeweight="2pt">
                  <w10:wrap anchorx="page" anchory="page"/>
                </v:rect>
              </w:pict>
            </mc:Fallback>
          </mc:AlternateContent>
        </w:r>
        <w:r w:rsidRPr="00350AB0">
          <w:rPr>
            <w:b w:val="0"/>
            <w:bCs/>
            <w:color w:val="0B5DAA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76672" behindDoc="0" locked="0" layoutInCell="1" allowOverlap="1" wp14:anchorId="5DA073B5" wp14:editId="6F83D785">
                  <wp:simplePos x="0" y="0"/>
                  <wp:positionH relativeFrom="page">
                    <wp:posOffset>4086860</wp:posOffset>
                  </wp:positionH>
                  <wp:positionV relativeFrom="page">
                    <wp:posOffset>9101455</wp:posOffset>
                  </wp:positionV>
                  <wp:extent cx="1979930" cy="28575"/>
                  <wp:effectExtent l="0" t="0" r="1270" b="9525"/>
                  <wp:wrapNone/>
                  <wp:docPr id="10" name="Prostokąt 10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979930" cy="28575"/>
                          </a:xfrm>
                          <a:prstGeom prst="rect">
                            <a:avLst/>
                          </a:prstGeom>
                          <a:solidFill>
                            <a:srgbClr val="0B5DA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5668BC79" id="Prostokąt 10" o:spid="_x0000_s1026" alt="&quot;&quot;" style="position:absolute;margin-left:321.8pt;margin-top:716.65pt;width:155.9pt;height:2.25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" fillcolor="#0b5daa" stroked="f" strokeweight="2pt">
                  <w10:wrap anchorx="page" anchory="page"/>
                </v:rect>
              </w:pict>
            </mc:Fallback>
          </mc:AlternateContent>
        </w:r>
        <w:r w:rsidRPr="00350AB0">
          <w:rPr>
            <w:b w:val="0"/>
            <w:bCs/>
            <w:color w:val="0B5DAA"/>
            <w:sz w:val="16"/>
            <w:szCs w:val="16"/>
          </w:rPr>
          <w:fldChar w:fldCharType="begin"/>
        </w:r>
        <w:r w:rsidRPr="00350AB0">
          <w:rPr>
            <w:bCs/>
            <w:color w:val="0B5DAA"/>
            <w:sz w:val="16"/>
            <w:szCs w:val="16"/>
          </w:rPr>
          <w:instrText>PAGE   \* MERGEFORMAT</w:instrText>
        </w:r>
        <w:r w:rsidRPr="00350AB0">
          <w:rPr>
            <w:b w:val="0"/>
            <w:bCs/>
            <w:color w:val="0B5DAA"/>
            <w:sz w:val="16"/>
            <w:szCs w:val="16"/>
          </w:rPr>
          <w:fldChar w:fldCharType="separate"/>
        </w:r>
        <w:r>
          <w:rPr>
            <w:b w:val="0"/>
            <w:bCs/>
            <w:color w:val="0B5DAA"/>
            <w:sz w:val="16"/>
            <w:szCs w:val="16"/>
          </w:rPr>
          <w:t>2</w:t>
        </w:r>
        <w:r w:rsidRPr="00350AB0">
          <w:rPr>
            <w:b w:val="0"/>
            <w:bCs/>
            <w:color w:val="0B5DAA"/>
            <w:sz w:val="16"/>
            <w:szCs w:val="16"/>
          </w:rPr>
          <w:fldChar w:fldCharType="end"/>
        </w:r>
        <w:r w:rsidRPr="00350AB0">
          <w:rPr>
            <w:color w:val="0B5DAA"/>
            <w:sz w:val="16"/>
            <w:szCs w:val="16"/>
          </w:rPr>
          <w:t xml:space="preserve"> Z </w:t>
        </w:r>
        <w:r w:rsidRPr="00350AB0">
          <w:rPr>
            <w:color w:val="0B5DAA"/>
            <w:sz w:val="16"/>
            <w:szCs w:val="16"/>
          </w:rPr>
          <w:fldChar w:fldCharType="begin"/>
        </w:r>
        <w:r w:rsidRPr="00350AB0">
          <w:rPr>
            <w:color w:val="0B5DAA"/>
            <w:sz w:val="16"/>
            <w:szCs w:val="16"/>
          </w:rPr>
          <w:instrText xml:space="preserve"> NUMPAGES  \# "0"  \* MERGEFORMAT </w:instrText>
        </w:r>
        <w:r w:rsidRPr="00350AB0">
          <w:rPr>
            <w:color w:val="0B5DAA"/>
            <w:sz w:val="16"/>
            <w:szCs w:val="16"/>
          </w:rPr>
          <w:fldChar w:fldCharType="separate"/>
        </w:r>
        <w:r>
          <w:rPr>
            <w:color w:val="0B5DAA"/>
            <w:sz w:val="16"/>
            <w:szCs w:val="16"/>
          </w:rPr>
          <w:t>24</w:t>
        </w:r>
        <w:r w:rsidRPr="00350AB0">
          <w:rPr>
            <w:color w:val="0B5DAA"/>
            <w:sz w:val="16"/>
            <w:szCs w:val="16"/>
          </w:rPr>
          <w:fldChar w:fldCharType="end"/>
        </w:r>
      </w:p>
    </w:sdtContent>
  </w:sdt>
  <w:p w14:paraId="0ABAAE3A" w14:textId="77777777" w:rsidR="005C6563" w:rsidRPr="00DC37A4" w:rsidRDefault="005C6563" w:rsidP="005C6563">
    <w:pPr>
      <w:pStyle w:val="Stopka"/>
      <w:tabs>
        <w:tab w:val="left" w:pos="2450"/>
        <w:tab w:val="left" w:pos="2694"/>
        <w:tab w:val="left" w:pos="5502"/>
      </w:tabs>
      <w:jc w:val="both"/>
      <w:rPr>
        <w:rFonts w:eastAsiaTheme="minorHAnsi" w:cs="Calibri"/>
        <w:sz w:val="16"/>
        <w:szCs w:val="16"/>
      </w:rPr>
    </w:pPr>
    <w:r w:rsidRPr="00DC37A4">
      <w:rPr>
        <w:sz w:val="16"/>
        <w:szCs w:val="16"/>
      </w:rPr>
      <w:t>Centrum e-Zdrowia</w:t>
    </w:r>
    <w:r w:rsidRPr="00DC37A4">
      <w:rPr>
        <w:sz w:val="16"/>
        <w:szCs w:val="16"/>
      </w:rPr>
      <w:tab/>
      <w:t xml:space="preserve">tel.: </w:t>
    </w:r>
    <w:r w:rsidRPr="00DC37A4">
      <w:rPr>
        <w:rFonts w:eastAsiaTheme="minorHAnsi" w:cs="Calibri"/>
        <w:sz w:val="16"/>
        <w:szCs w:val="16"/>
      </w:rPr>
      <w:t>+48 22 597-09-27</w:t>
    </w:r>
    <w:r w:rsidRPr="00DC37A4">
      <w:rPr>
        <w:rFonts w:eastAsiaTheme="minorHAnsi" w:cs="Calibri"/>
        <w:sz w:val="16"/>
        <w:szCs w:val="16"/>
      </w:rPr>
      <w:tab/>
    </w:r>
  </w:p>
  <w:p w14:paraId="36BAAF4D" w14:textId="77777777" w:rsidR="005C6563" w:rsidRPr="00DC37A4" w:rsidRDefault="005C6563" w:rsidP="005C6563">
    <w:pPr>
      <w:pStyle w:val="Stopka"/>
      <w:tabs>
        <w:tab w:val="left" w:pos="2450"/>
        <w:tab w:val="left" w:pos="5502"/>
      </w:tabs>
      <w:jc w:val="both"/>
      <w:rPr>
        <w:rFonts w:eastAsiaTheme="minorHAnsi" w:cs="Calibri"/>
        <w:sz w:val="16"/>
        <w:szCs w:val="16"/>
      </w:rPr>
    </w:pPr>
    <w:r w:rsidRPr="00DC37A4">
      <w:rPr>
        <w:sz w:val="16"/>
        <w:szCs w:val="16"/>
      </w:rPr>
      <w:t>ul. Stanisława Dubois 5A</w:t>
    </w:r>
    <w:r w:rsidRPr="00DC37A4">
      <w:rPr>
        <w:sz w:val="16"/>
        <w:szCs w:val="16"/>
      </w:rPr>
      <w:tab/>
    </w:r>
    <w:r w:rsidRPr="00DC37A4">
      <w:rPr>
        <w:rFonts w:eastAsiaTheme="minorHAnsi" w:cs="Calibri"/>
        <w:sz w:val="16"/>
        <w:szCs w:val="16"/>
      </w:rPr>
      <w:t>fax: +48 22 597-09-37</w:t>
    </w:r>
    <w:r w:rsidRPr="00DC37A4">
      <w:rPr>
        <w:rFonts w:eastAsiaTheme="minorHAnsi" w:cs="Calibri"/>
        <w:sz w:val="16"/>
        <w:szCs w:val="16"/>
      </w:rPr>
      <w:tab/>
      <w:t>NIP: 5251575309</w:t>
    </w:r>
  </w:p>
  <w:p w14:paraId="32E3FAB6" w14:textId="77777777" w:rsidR="005C6563" w:rsidRDefault="005C6563" w:rsidP="005C6563">
    <w:pPr>
      <w:pStyle w:val="Stopka"/>
      <w:tabs>
        <w:tab w:val="left" w:pos="2450"/>
        <w:tab w:val="left" w:pos="5502"/>
      </w:tabs>
      <w:jc w:val="both"/>
    </w:pPr>
    <w:r w:rsidRPr="00DC37A4">
      <w:rPr>
        <w:sz w:val="20"/>
      </w:rPr>
      <w:drawing>
        <wp:anchor distT="0" distB="0" distL="114300" distR="114300" simplePos="0" relativeHeight="251680768" behindDoc="0" locked="0" layoutInCell="1" allowOverlap="1" wp14:anchorId="2FEFF151" wp14:editId="23098EC3">
          <wp:simplePos x="0" y="0"/>
          <wp:positionH relativeFrom="column">
            <wp:posOffset>4195445</wp:posOffset>
          </wp:positionH>
          <wp:positionV relativeFrom="paragraph">
            <wp:posOffset>425450</wp:posOffset>
          </wp:positionV>
          <wp:extent cx="1332000" cy="297947"/>
          <wp:effectExtent l="0" t="0" r="1905" b="6985"/>
          <wp:wrapNone/>
          <wp:docPr id="12" name="Obraz 12" descr="Logo Unia Europejska Europejski Fundusz Rozwoju Regionaln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9" name="ueefrr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2000" cy="2979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C37A4">
      <w:rPr>
        <w:sz w:val="20"/>
      </w:rPr>
      <w:drawing>
        <wp:anchor distT="0" distB="0" distL="114300" distR="114300" simplePos="0" relativeHeight="251678720" behindDoc="0" locked="0" layoutInCell="1" allowOverlap="1" wp14:anchorId="40B69C9E" wp14:editId="38A321B4">
          <wp:simplePos x="0" y="0"/>
          <wp:positionH relativeFrom="column">
            <wp:posOffset>2012950</wp:posOffset>
          </wp:positionH>
          <wp:positionV relativeFrom="paragraph">
            <wp:posOffset>457200</wp:posOffset>
          </wp:positionV>
          <wp:extent cx="1044000" cy="288000"/>
          <wp:effectExtent l="0" t="0" r="3810" b="0"/>
          <wp:wrapNone/>
          <wp:docPr id="13" name="Obraz 13" descr="Logo Centrum e-Zdrow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5" name="cez.jp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4000" cy="28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C37A4">
      <w:rPr>
        <w:sz w:val="20"/>
      </w:rPr>
      <w:drawing>
        <wp:anchor distT="0" distB="0" distL="114300" distR="114300" simplePos="0" relativeHeight="251679744" behindDoc="0" locked="0" layoutInCell="1" allowOverlap="1" wp14:anchorId="6550DB18" wp14:editId="69F2065A">
          <wp:simplePos x="0" y="0"/>
          <wp:positionH relativeFrom="column">
            <wp:posOffset>-28575</wp:posOffset>
          </wp:positionH>
          <wp:positionV relativeFrom="paragraph">
            <wp:posOffset>370840</wp:posOffset>
          </wp:positionV>
          <wp:extent cx="864000" cy="395520"/>
          <wp:effectExtent l="0" t="0" r="0" b="5080"/>
          <wp:wrapNone/>
          <wp:docPr id="14" name="Obraz 14" descr="Logo Fundusze Europejskie Polska Cyfr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7" name="fepc.jpg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395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C37A4">
      <w:rPr>
        <w:rFonts w:eastAsiaTheme="minorHAnsi" w:cs="Calibri"/>
        <w:sz w:val="16"/>
        <w:szCs w:val="16"/>
      </w:rPr>
      <w:t>00-184 Warszawa</w:t>
    </w:r>
    <w:r w:rsidRPr="00DC37A4">
      <w:rPr>
        <w:rFonts w:eastAsiaTheme="minorHAnsi" w:cs="Calibri"/>
        <w:sz w:val="16"/>
        <w:szCs w:val="16"/>
      </w:rPr>
      <w:tab/>
      <w:t>biuro@cez.gov.pl | www.cez.gov.pl</w:t>
    </w:r>
    <w:r w:rsidRPr="00DC37A4">
      <w:rPr>
        <w:rFonts w:eastAsiaTheme="minorHAnsi" w:cs="Calibri"/>
        <w:sz w:val="16"/>
        <w:szCs w:val="16"/>
      </w:rPr>
      <w:tab/>
      <w:t>REGON: 001377706</w:t>
    </w:r>
  </w:p>
  <w:p w14:paraId="6F15D482" w14:textId="77777777" w:rsidR="005C6563" w:rsidRDefault="005C6563" w:rsidP="005C6563">
    <w:pPr>
      <w:spacing w:after="137" w:line="275" w:lineRule="auto"/>
      <w:ind w:right="1356"/>
      <w:rPr>
        <w:color w:val="00628B"/>
        <w:sz w:val="12"/>
      </w:rPr>
    </w:pPr>
  </w:p>
  <w:p w14:paraId="33866880" w14:textId="77777777" w:rsidR="005C6563" w:rsidRDefault="005C6563" w:rsidP="005C6563">
    <w:pPr>
      <w:spacing w:after="137" w:line="275" w:lineRule="auto"/>
      <w:ind w:right="1356"/>
      <w:rPr>
        <w:color w:val="00628B"/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76F18E" w14:textId="7B9C0BAF" w:rsidR="005C6563" w:rsidRDefault="005C6563" w:rsidP="005C6563">
    <w:pPr>
      <w:spacing w:after="137" w:line="275" w:lineRule="auto"/>
      <w:ind w:right="1356"/>
      <w:rPr>
        <w:color w:val="00628B"/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FC630F" w14:textId="77777777" w:rsidR="005C6563" w:rsidRDefault="005C6563" w:rsidP="005C6563">
    <w:pPr>
      <w:spacing w:after="137" w:line="275" w:lineRule="auto"/>
      <w:ind w:left="1378" w:right="1356"/>
      <w:jc w:val="center"/>
      <w:rPr>
        <w:color w:val="00628B"/>
        <w:sz w:val="12"/>
      </w:rPr>
    </w:pPr>
    <w:r>
      <w:rPr>
        <w:noProof/>
        <w:color w:val="0B5DAA"/>
        <w:sz w:val="16"/>
        <w:szCs w:val="16"/>
      </w:rPr>
      <w:drawing>
        <wp:anchor distT="0" distB="0" distL="114300" distR="114300" simplePos="0" relativeHeight="251684864" behindDoc="0" locked="0" layoutInCell="1" allowOverlap="1" wp14:anchorId="4132E422" wp14:editId="5866CA16">
          <wp:simplePos x="0" y="0"/>
          <wp:positionH relativeFrom="column">
            <wp:posOffset>5815330</wp:posOffset>
          </wp:positionH>
          <wp:positionV relativeFrom="paragraph">
            <wp:posOffset>200025</wp:posOffset>
          </wp:positionV>
          <wp:extent cx="171450" cy="377825"/>
          <wp:effectExtent l="0" t="0" r="0" b="3175"/>
          <wp:wrapNone/>
          <wp:docPr id="40" name="Grafika 4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" name="arc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450" cy="377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sdt>
    <w:sdtPr>
      <w:id w:val="2130586511"/>
      <w:docPartObj>
        <w:docPartGallery w:val="Page Numbers (Bottom of Page)"/>
        <w:docPartUnique/>
      </w:docPartObj>
    </w:sdtPr>
    <w:sdtEndPr>
      <w:rPr>
        <w:color w:val="0B5DAA"/>
        <w:sz w:val="16"/>
        <w:szCs w:val="16"/>
      </w:rPr>
    </w:sdtEndPr>
    <w:sdtContent>
      <w:p w14:paraId="18710307" w14:textId="77777777" w:rsidR="005C6563" w:rsidRPr="00350AB0" w:rsidRDefault="005C6563" w:rsidP="005C6563">
        <w:pPr>
          <w:pStyle w:val="Stopka"/>
          <w:spacing w:after="180"/>
          <w:ind w:right="74"/>
          <w:rPr>
            <w:color w:val="0B5DAA"/>
            <w:sz w:val="16"/>
            <w:szCs w:val="16"/>
          </w:rPr>
        </w:pPr>
        <w:r w:rsidRPr="00350AB0">
          <w:rPr>
            <w:b w:val="0"/>
            <w:bCs/>
            <w:color w:val="0B5DAA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82816" behindDoc="0" locked="0" layoutInCell="1" allowOverlap="1" wp14:anchorId="7A6390BF" wp14:editId="58B4D8A9">
                  <wp:simplePos x="0" y="0"/>
                  <wp:positionH relativeFrom="page">
                    <wp:posOffset>588645</wp:posOffset>
                  </wp:positionH>
                  <wp:positionV relativeFrom="page">
                    <wp:posOffset>9101455</wp:posOffset>
                  </wp:positionV>
                  <wp:extent cx="3505835" cy="28575"/>
                  <wp:effectExtent l="0" t="0" r="0" b="9525"/>
                  <wp:wrapNone/>
                  <wp:docPr id="38" name="Prostokąt 38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3505835" cy="28575"/>
                          </a:xfrm>
                          <a:prstGeom prst="rect">
                            <a:avLst/>
                          </a:prstGeom>
                          <a:solidFill>
                            <a:srgbClr val="A0CC3D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60BFD8C2" id="Prostokąt 38" o:spid="_x0000_s1026" alt="&quot;&quot;" style="position:absolute;margin-left:46.35pt;margin-top:716.65pt;width:276.05pt;height:2.25pt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" fillcolor="#a0cc3d" stroked="f" strokeweight="2pt">
                  <w10:wrap anchorx="page" anchory="page"/>
                </v:rect>
              </w:pict>
            </mc:Fallback>
          </mc:AlternateContent>
        </w:r>
        <w:r w:rsidRPr="00350AB0">
          <w:rPr>
            <w:b w:val="0"/>
            <w:bCs/>
            <w:color w:val="0B5DAA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83840" behindDoc="0" locked="0" layoutInCell="1" allowOverlap="1" wp14:anchorId="2CE8AD2D" wp14:editId="754872C2">
                  <wp:simplePos x="0" y="0"/>
                  <wp:positionH relativeFrom="page">
                    <wp:posOffset>4086860</wp:posOffset>
                  </wp:positionH>
                  <wp:positionV relativeFrom="page">
                    <wp:posOffset>9101455</wp:posOffset>
                  </wp:positionV>
                  <wp:extent cx="1979930" cy="28575"/>
                  <wp:effectExtent l="0" t="0" r="1270" b="9525"/>
                  <wp:wrapNone/>
                  <wp:docPr id="39" name="Prostokąt 39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979930" cy="28575"/>
                          </a:xfrm>
                          <a:prstGeom prst="rect">
                            <a:avLst/>
                          </a:prstGeom>
                          <a:solidFill>
                            <a:srgbClr val="0B5DA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167D449E" id="Prostokąt 39" o:spid="_x0000_s1026" alt="&quot;&quot;" style="position:absolute;margin-left:321.8pt;margin-top:716.65pt;width:155.9pt;height:2.25pt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" fillcolor="#0b5daa" stroked="f" strokeweight="2pt">
                  <w10:wrap anchorx="page" anchory="page"/>
                </v:rect>
              </w:pict>
            </mc:Fallback>
          </mc:AlternateContent>
        </w:r>
        <w:r w:rsidRPr="00350AB0">
          <w:rPr>
            <w:b w:val="0"/>
            <w:bCs/>
            <w:color w:val="0B5DAA"/>
            <w:sz w:val="16"/>
            <w:szCs w:val="16"/>
          </w:rPr>
          <w:fldChar w:fldCharType="begin"/>
        </w:r>
        <w:r w:rsidRPr="00350AB0">
          <w:rPr>
            <w:bCs/>
            <w:color w:val="0B5DAA"/>
            <w:sz w:val="16"/>
            <w:szCs w:val="16"/>
          </w:rPr>
          <w:instrText>PAGE   \* MERGEFORMAT</w:instrText>
        </w:r>
        <w:r w:rsidRPr="00350AB0">
          <w:rPr>
            <w:b w:val="0"/>
            <w:bCs/>
            <w:color w:val="0B5DAA"/>
            <w:sz w:val="16"/>
            <w:szCs w:val="16"/>
          </w:rPr>
          <w:fldChar w:fldCharType="separate"/>
        </w:r>
        <w:r>
          <w:rPr>
            <w:b w:val="0"/>
            <w:bCs/>
            <w:color w:val="0B5DAA"/>
            <w:sz w:val="16"/>
            <w:szCs w:val="16"/>
          </w:rPr>
          <w:t>2</w:t>
        </w:r>
        <w:r w:rsidRPr="00350AB0">
          <w:rPr>
            <w:b w:val="0"/>
            <w:bCs/>
            <w:color w:val="0B5DAA"/>
            <w:sz w:val="16"/>
            <w:szCs w:val="16"/>
          </w:rPr>
          <w:fldChar w:fldCharType="end"/>
        </w:r>
        <w:r w:rsidRPr="00350AB0">
          <w:rPr>
            <w:color w:val="0B5DAA"/>
            <w:sz w:val="16"/>
            <w:szCs w:val="16"/>
          </w:rPr>
          <w:t xml:space="preserve"> Z </w:t>
        </w:r>
        <w:r w:rsidRPr="00350AB0">
          <w:rPr>
            <w:color w:val="0B5DAA"/>
            <w:sz w:val="16"/>
            <w:szCs w:val="16"/>
          </w:rPr>
          <w:fldChar w:fldCharType="begin"/>
        </w:r>
        <w:r w:rsidRPr="00350AB0">
          <w:rPr>
            <w:color w:val="0B5DAA"/>
            <w:sz w:val="16"/>
            <w:szCs w:val="16"/>
          </w:rPr>
          <w:instrText xml:space="preserve"> NUMPAGES  \# "0"  \* MERGEFORMAT </w:instrText>
        </w:r>
        <w:r w:rsidRPr="00350AB0">
          <w:rPr>
            <w:color w:val="0B5DAA"/>
            <w:sz w:val="16"/>
            <w:szCs w:val="16"/>
          </w:rPr>
          <w:fldChar w:fldCharType="separate"/>
        </w:r>
        <w:r>
          <w:rPr>
            <w:color w:val="0B5DAA"/>
            <w:sz w:val="16"/>
            <w:szCs w:val="16"/>
          </w:rPr>
          <w:t>24</w:t>
        </w:r>
        <w:r w:rsidRPr="00350AB0">
          <w:rPr>
            <w:color w:val="0B5DAA"/>
            <w:sz w:val="16"/>
            <w:szCs w:val="16"/>
          </w:rPr>
          <w:fldChar w:fldCharType="end"/>
        </w:r>
      </w:p>
    </w:sdtContent>
  </w:sdt>
  <w:p w14:paraId="428DEF72" w14:textId="77777777" w:rsidR="005C6563" w:rsidRPr="00DC37A4" w:rsidRDefault="005C6563" w:rsidP="005C6563">
    <w:pPr>
      <w:pStyle w:val="Stopka"/>
      <w:tabs>
        <w:tab w:val="left" w:pos="2450"/>
        <w:tab w:val="left" w:pos="2694"/>
        <w:tab w:val="left" w:pos="5502"/>
      </w:tabs>
      <w:jc w:val="both"/>
      <w:rPr>
        <w:rFonts w:eastAsiaTheme="minorHAnsi" w:cs="Calibri"/>
        <w:sz w:val="16"/>
        <w:szCs w:val="16"/>
      </w:rPr>
    </w:pPr>
    <w:r w:rsidRPr="00DC37A4">
      <w:rPr>
        <w:sz w:val="16"/>
        <w:szCs w:val="16"/>
      </w:rPr>
      <w:t>Centrum e-Zdrowia</w:t>
    </w:r>
    <w:r w:rsidRPr="00DC37A4">
      <w:rPr>
        <w:sz w:val="16"/>
        <w:szCs w:val="16"/>
      </w:rPr>
      <w:tab/>
      <w:t xml:space="preserve">tel.: </w:t>
    </w:r>
    <w:r w:rsidRPr="00DC37A4">
      <w:rPr>
        <w:rFonts w:eastAsiaTheme="minorHAnsi" w:cs="Calibri"/>
        <w:sz w:val="16"/>
        <w:szCs w:val="16"/>
      </w:rPr>
      <w:t>+48 22 597-09-27</w:t>
    </w:r>
    <w:r w:rsidRPr="00DC37A4">
      <w:rPr>
        <w:rFonts w:eastAsiaTheme="minorHAnsi" w:cs="Calibri"/>
        <w:sz w:val="16"/>
        <w:szCs w:val="16"/>
      </w:rPr>
      <w:tab/>
    </w:r>
  </w:p>
  <w:p w14:paraId="5A27C254" w14:textId="77777777" w:rsidR="005C6563" w:rsidRPr="00DC37A4" w:rsidRDefault="005C6563" w:rsidP="005C6563">
    <w:pPr>
      <w:pStyle w:val="Stopka"/>
      <w:tabs>
        <w:tab w:val="left" w:pos="2450"/>
        <w:tab w:val="left" w:pos="5502"/>
      </w:tabs>
      <w:jc w:val="both"/>
      <w:rPr>
        <w:rFonts w:eastAsiaTheme="minorHAnsi" w:cs="Calibri"/>
        <w:sz w:val="16"/>
        <w:szCs w:val="16"/>
      </w:rPr>
    </w:pPr>
    <w:r w:rsidRPr="00DC37A4">
      <w:rPr>
        <w:sz w:val="16"/>
        <w:szCs w:val="16"/>
      </w:rPr>
      <w:t>ul. Stanisława Dubois 5A</w:t>
    </w:r>
    <w:r w:rsidRPr="00DC37A4">
      <w:rPr>
        <w:sz w:val="16"/>
        <w:szCs w:val="16"/>
      </w:rPr>
      <w:tab/>
    </w:r>
    <w:r w:rsidRPr="00DC37A4">
      <w:rPr>
        <w:rFonts w:eastAsiaTheme="minorHAnsi" w:cs="Calibri"/>
        <w:sz w:val="16"/>
        <w:szCs w:val="16"/>
      </w:rPr>
      <w:t>fax: +48 22 597-09-37</w:t>
    </w:r>
    <w:r w:rsidRPr="00DC37A4">
      <w:rPr>
        <w:rFonts w:eastAsiaTheme="minorHAnsi" w:cs="Calibri"/>
        <w:sz w:val="16"/>
        <w:szCs w:val="16"/>
      </w:rPr>
      <w:tab/>
      <w:t>NIP: 5251575309</w:t>
    </w:r>
  </w:p>
  <w:p w14:paraId="4256E928" w14:textId="77777777" w:rsidR="005C6563" w:rsidRDefault="005C6563" w:rsidP="005C6563">
    <w:pPr>
      <w:pStyle w:val="Stopka"/>
      <w:tabs>
        <w:tab w:val="left" w:pos="2450"/>
        <w:tab w:val="left" w:pos="5502"/>
      </w:tabs>
      <w:jc w:val="both"/>
    </w:pPr>
    <w:r w:rsidRPr="00DC37A4">
      <w:rPr>
        <w:sz w:val="20"/>
      </w:rPr>
      <w:drawing>
        <wp:anchor distT="0" distB="0" distL="114300" distR="114300" simplePos="0" relativeHeight="251687936" behindDoc="0" locked="0" layoutInCell="1" allowOverlap="1" wp14:anchorId="77676D64" wp14:editId="55DC8B57">
          <wp:simplePos x="0" y="0"/>
          <wp:positionH relativeFrom="column">
            <wp:posOffset>4195445</wp:posOffset>
          </wp:positionH>
          <wp:positionV relativeFrom="paragraph">
            <wp:posOffset>425450</wp:posOffset>
          </wp:positionV>
          <wp:extent cx="1332000" cy="297947"/>
          <wp:effectExtent l="0" t="0" r="1905" b="6985"/>
          <wp:wrapNone/>
          <wp:docPr id="41" name="Obraz 41" descr="Logo Unia Europejska Europejski Fundusz Rozwoju Regionaln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9" name="ueefrr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2000" cy="2979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C37A4">
      <w:rPr>
        <w:sz w:val="20"/>
      </w:rPr>
      <w:drawing>
        <wp:anchor distT="0" distB="0" distL="114300" distR="114300" simplePos="0" relativeHeight="251685888" behindDoc="0" locked="0" layoutInCell="1" allowOverlap="1" wp14:anchorId="08DA65BF" wp14:editId="3D7DFB65">
          <wp:simplePos x="0" y="0"/>
          <wp:positionH relativeFrom="column">
            <wp:posOffset>2012950</wp:posOffset>
          </wp:positionH>
          <wp:positionV relativeFrom="paragraph">
            <wp:posOffset>457200</wp:posOffset>
          </wp:positionV>
          <wp:extent cx="1044000" cy="288000"/>
          <wp:effectExtent l="0" t="0" r="3810" b="0"/>
          <wp:wrapNone/>
          <wp:docPr id="42" name="Obraz 42" descr="Logo Centrum e-Zdrow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5" name="cez.jp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4000" cy="28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C37A4">
      <w:rPr>
        <w:sz w:val="20"/>
      </w:rPr>
      <w:drawing>
        <wp:anchor distT="0" distB="0" distL="114300" distR="114300" simplePos="0" relativeHeight="251686912" behindDoc="0" locked="0" layoutInCell="1" allowOverlap="1" wp14:anchorId="25223593" wp14:editId="2C6E00C0">
          <wp:simplePos x="0" y="0"/>
          <wp:positionH relativeFrom="column">
            <wp:posOffset>-28575</wp:posOffset>
          </wp:positionH>
          <wp:positionV relativeFrom="paragraph">
            <wp:posOffset>370840</wp:posOffset>
          </wp:positionV>
          <wp:extent cx="864000" cy="395520"/>
          <wp:effectExtent l="0" t="0" r="0" b="5080"/>
          <wp:wrapNone/>
          <wp:docPr id="43" name="Obraz 43" descr="Logo Fundusze Europejskie Polska Cyfr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7" name="fepc.jpg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395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C37A4">
      <w:rPr>
        <w:rFonts w:eastAsiaTheme="minorHAnsi" w:cs="Calibri"/>
        <w:sz w:val="16"/>
        <w:szCs w:val="16"/>
      </w:rPr>
      <w:t>00-184 Warszawa</w:t>
    </w:r>
    <w:r w:rsidRPr="00DC37A4">
      <w:rPr>
        <w:rFonts w:eastAsiaTheme="minorHAnsi" w:cs="Calibri"/>
        <w:sz w:val="16"/>
        <w:szCs w:val="16"/>
      </w:rPr>
      <w:tab/>
      <w:t>biuro@cez.gov.pl | www.cez.gov.pl</w:t>
    </w:r>
    <w:r w:rsidRPr="00DC37A4">
      <w:rPr>
        <w:rFonts w:eastAsiaTheme="minorHAnsi" w:cs="Calibri"/>
        <w:sz w:val="16"/>
        <w:szCs w:val="16"/>
      </w:rPr>
      <w:tab/>
      <w:t>REGON: 001377706</w:t>
    </w:r>
  </w:p>
  <w:p w14:paraId="1B3B78CD" w14:textId="77777777" w:rsidR="005C6563" w:rsidRDefault="005C6563" w:rsidP="005C6563">
    <w:pPr>
      <w:spacing w:after="137" w:line="275" w:lineRule="auto"/>
      <w:ind w:right="1356"/>
      <w:rPr>
        <w:color w:val="00628B"/>
        <w:sz w:val="12"/>
      </w:rPr>
    </w:pPr>
  </w:p>
  <w:p w14:paraId="0C5E93D7" w14:textId="77777777" w:rsidR="005C6563" w:rsidRPr="005C6563" w:rsidRDefault="005C6563" w:rsidP="005C6563">
    <w:pPr>
      <w:pStyle w:val="Stopk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3346B5" w14:textId="77777777" w:rsidR="00C60151" w:rsidRDefault="00C60151" w:rsidP="003373BE">
      <w:r>
        <w:separator/>
      </w:r>
    </w:p>
  </w:footnote>
  <w:footnote w:type="continuationSeparator" w:id="0">
    <w:p w14:paraId="1D9551AA" w14:textId="77777777" w:rsidR="00C60151" w:rsidRDefault="00C60151" w:rsidP="003373BE">
      <w:r>
        <w:continuationSeparator/>
      </w:r>
    </w:p>
  </w:footnote>
  <w:footnote w:id="1">
    <w:p w14:paraId="02234E94" w14:textId="77777777" w:rsidR="00310183" w:rsidRPr="00DC68FB" w:rsidRDefault="00310183" w:rsidP="00310183">
      <w:pPr>
        <w:autoSpaceDE w:val="0"/>
        <w:autoSpaceDN w:val="0"/>
        <w:adjustRightInd w:val="0"/>
        <w:spacing w:before="0" w:after="0" w:line="240" w:lineRule="auto"/>
        <w:jc w:val="left"/>
        <w:rPr>
          <w:rFonts w:ascii="Segoe UI" w:eastAsia="Calibri" w:hAnsi="Segoe UI" w:cs="Segoe UI"/>
          <w:sz w:val="18"/>
          <w:szCs w:val="18"/>
          <w:lang w:eastAsia="pl-PL"/>
        </w:rPr>
      </w:pPr>
      <w:r>
        <w:rPr>
          <w:rStyle w:val="Odwoanieprzypisudolnego"/>
        </w:rPr>
        <w:footnoteRef/>
      </w:r>
      <w:r>
        <w:t xml:space="preserve"> </w:t>
      </w:r>
      <w:r w:rsidRPr="00DC68FB">
        <w:rPr>
          <w:rFonts w:ascii="Segoe UI" w:eastAsia="Calibri" w:hAnsi="Segoe UI" w:cs="Segoe UI"/>
          <w:sz w:val="18"/>
          <w:szCs w:val="18"/>
          <w:lang w:eastAsia="pl-PL"/>
        </w:rPr>
        <w:t>W przypadku</w:t>
      </w:r>
      <w:r>
        <w:rPr>
          <w:rFonts w:ascii="Segoe UI" w:eastAsia="Calibri" w:hAnsi="Segoe UI" w:cs="Segoe UI"/>
          <w:sz w:val="18"/>
          <w:szCs w:val="18"/>
          <w:lang w:eastAsia="pl-PL"/>
        </w:rPr>
        <w:t>,</w:t>
      </w:r>
      <w:r w:rsidRPr="00DC68FB">
        <w:rPr>
          <w:rFonts w:ascii="Segoe UI" w:eastAsia="Calibri" w:hAnsi="Segoe UI" w:cs="Segoe UI"/>
          <w:sz w:val="18"/>
          <w:szCs w:val="18"/>
          <w:lang w:eastAsia="pl-PL"/>
        </w:rPr>
        <w:t xml:space="preserve"> </w:t>
      </w:r>
      <w:r>
        <w:rPr>
          <w:rFonts w:ascii="Segoe UI" w:eastAsia="Calibri" w:hAnsi="Segoe UI" w:cs="Segoe UI"/>
          <w:sz w:val="18"/>
          <w:szCs w:val="18"/>
          <w:lang w:eastAsia="pl-PL"/>
        </w:rPr>
        <w:t xml:space="preserve">gdy identyfikatorem jest PESEL w ramach A4 jest przekazywana tylko składnik A4.3 (rozpoznanie po braku separatora ”.”) </w:t>
      </w:r>
    </w:p>
    <w:p w14:paraId="1F8A4242" w14:textId="77777777" w:rsidR="00310183" w:rsidRDefault="00310183" w:rsidP="00310183">
      <w:pPr>
        <w:pStyle w:val="Tekstprzypisudolnego"/>
      </w:pPr>
    </w:p>
  </w:footnote>
  <w:footnote w:id="2">
    <w:p w14:paraId="02962A81" w14:textId="7E73B968" w:rsidR="005E51D1" w:rsidRDefault="005E51D1" w:rsidP="005E51D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C68FB">
        <w:rPr>
          <w:rFonts w:ascii="Segoe UI" w:eastAsia="Calibri" w:hAnsi="Segoe UI" w:cs="Segoe UI"/>
          <w:sz w:val="18"/>
          <w:szCs w:val="18"/>
          <w:lang w:eastAsia="pl-PL"/>
        </w:rPr>
        <w:t>W przypadku</w:t>
      </w:r>
      <w:r>
        <w:rPr>
          <w:rFonts w:ascii="Segoe UI" w:eastAsia="Calibri" w:hAnsi="Segoe UI" w:cs="Segoe UI"/>
          <w:sz w:val="18"/>
          <w:szCs w:val="18"/>
          <w:lang w:eastAsia="pl-PL"/>
        </w:rPr>
        <w:t>,</w:t>
      </w:r>
      <w:r w:rsidRPr="00DC68FB">
        <w:rPr>
          <w:rFonts w:ascii="Segoe UI" w:eastAsia="Calibri" w:hAnsi="Segoe UI" w:cs="Segoe UI"/>
          <w:sz w:val="18"/>
          <w:szCs w:val="18"/>
          <w:lang w:eastAsia="pl-PL"/>
        </w:rPr>
        <w:t xml:space="preserve"> </w:t>
      </w:r>
      <w:r>
        <w:rPr>
          <w:rFonts w:ascii="Segoe UI" w:eastAsia="Calibri" w:hAnsi="Segoe UI" w:cs="Segoe UI"/>
          <w:sz w:val="18"/>
          <w:szCs w:val="18"/>
          <w:lang w:eastAsia="pl-PL"/>
        </w:rPr>
        <w:t>gdy identyfikatorem jest PESEL w ramach A5 jest przekazywana tylko składnik A5.3</w:t>
      </w:r>
    </w:p>
  </w:footnote>
  <w:footnote w:id="3">
    <w:p w14:paraId="3CE737A6" w14:textId="1017F629" w:rsidR="00666BC9" w:rsidRDefault="00666BC9" w:rsidP="00DF28B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122141ED">
        <w:rPr>
          <w:rFonts w:cs="Calibri"/>
        </w:rPr>
        <w:t>Atrybuty opcjonalne, k</w:t>
      </w:r>
      <w:r>
        <w:rPr>
          <w:rFonts w:cs="Calibri"/>
        </w:rPr>
        <w:t xml:space="preserve">tóre nie miały podanej wartości, </w:t>
      </w:r>
      <w:r w:rsidRPr="122141ED">
        <w:rPr>
          <w:rFonts w:cs="Calibri"/>
        </w:rPr>
        <w:t>reprezentowane są przez ciąg pusty pomiędzy separatorami ‘||’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F85595" w14:textId="656C603E" w:rsidR="00666BC9" w:rsidRDefault="00666BC9" w:rsidP="00A93BA7">
    <w:pPr>
      <w:pStyle w:val="Nagwek"/>
      <w:jc w:val="center"/>
      <w:rPr>
        <w:rFonts w:cs="Calibri"/>
        <w:b/>
        <w:bCs/>
        <w:color w:val="8B8178"/>
        <w:sz w:val="18"/>
        <w:szCs w:val="18"/>
      </w:rPr>
    </w:pPr>
    <w:r w:rsidRPr="00B70C6B">
      <w:rPr>
        <w:rFonts w:cs="Calibri"/>
        <w:b/>
        <w:bCs/>
        <w:color w:val="8B8178"/>
        <w:sz w:val="18"/>
        <w:szCs w:val="18"/>
      </w:rPr>
      <w:t>Elektroniczna Platforma Gromadzenia, Analiz</w:t>
    </w:r>
    <w:r>
      <w:rPr>
        <w:rFonts w:cs="Calibri"/>
        <w:b/>
        <w:bCs/>
        <w:color w:val="8B8178"/>
        <w:sz w:val="18"/>
        <w:szCs w:val="18"/>
      </w:rPr>
      <w:t>y</w:t>
    </w:r>
    <w:r w:rsidRPr="00B70C6B">
      <w:rPr>
        <w:rFonts w:cs="Calibri"/>
        <w:b/>
        <w:bCs/>
        <w:color w:val="8B8178"/>
        <w:sz w:val="18"/>
        <w:szCs w:val="18"/>
      </w:rPr>
      <w:t xml:space="preserve"> i Udostępniani</w:t>
    </w:r>
    <w:r>
      <w:rPr>
        <w:rFonts w:cs="Calibri"/>
        <w:b/>
        <w:bCs/>
        <w:color w:val="8B8178"/>
        <w:sz w:val="18"/>
        <w:szCs w:val="18"/>
      </w:rPr>
      <w:t xml:space="preserve">a </w:t>
    </w:r>
    <w:r>
      <w:rPr>
        <w:rFonts w:cs="Calibri"/>
        <w:b/>
        <w:bCs/>
        <w:color w:val="8B8178"/>
        <w:sz w:val="18"/>
        <w:szCs w:val="18"/>
      </w:rPr>
      <w:br/>
      <w:t>z</w:t>
    </w:r>
    <w:r w:rsidRPr="00B70C6B">
      <w:rPr>
        <w:rFonts w:cs="Calibri"/>
        <w:b/>
        <w:bCs/>
        <w:color w:val="8B8178"/>
        <w:sz w:val="18"/>
        <w:szCs w:val="18"/>
      </w:rPr>
      <w:t xml:space="preserve">asobów </w:t>
    </w:r>
    <w:r>
      <w:rPr>
        <w:rFonts w:cs="Calibri"/>
        <w:b/>
        <w:bCs/>
        <w:color w:val="8B8178"/>
        <w:sz w:val="18"/>
        <w:szCs w:val="18"/>
      </w:rPr>
      <w:t>c</w:t>
    </w:r>
    <w:r w:rsidRPr="00B70C6B">
      <w:rPr>
        <w:rFonts w:cs="Calibri"/>
        <w:b/>
        <w:bCs/>
        <w:color w:val="8B8178"/>
        <w:sz w:val="18"/>
        <w:szCs w:val="18"/>
      </w:rPr>
      <w:t>yfrowych o Zdarzeniach Medycznych</w:t>
    </w:r>
  </w:p>
  <w:p w14:paraId="09B50A5C" w14:textId="77777777" w:rsidR="00666BC9" w:rsidRDefault="00666BC9" w:rsidP="00A93BA7">
    <w:pPr>
      <w:pStyle w:val="Nagwek"/>
      <w:jc w:val="center"/>
      <w:rPr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ADD1DA" w14:textId="11942F08" w:rsidR="00666BC9" w:rsidRDefault="008473DF" w:rsidP="009565AD">
    <w:pPr>
      <w:pStyle w:val="Nagwek"/>
      <w:jc w:val="center"/>
      <w:rPr>
        <w:rFonts w:cs="Calibri"/>
        <w:b/>
        <w:bCs/>
        <w:color w:val="8B8178"/>
        <w:sz w:val="18"/>
        <w:szCs w:val="18"/>
      </w:rPr>
    </w:pPr>
    <w:r w:rsidRPr="0087455B">
      <w:rPr>
        <w:noProof/>
        <w:color w:val="00628B"/>
        <w:sz w:val="12"/>
      </w:rPr>
      <w:drawing>
        <wp:anchor distT="0" distB="0" distL="114300" distR="114300" simplePos="0" relativeHeight="251659264" behindDoc="0" locked="0" layoutInCell="1" allowOverlap="1" wp14:anchorId="7CDCF6AE" wp14:editId="43F07AEE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836817" cy="506708"/>
          <wp:effectExtent l="0" t="0" r="0" b="8255"/>
          <wp:wrapNone/>
          <wp:docPr id="5" name="Obraz 5" descr="Logo Centrum e-Zdrow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5" name="ce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6817" cy="5067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5587C01" w14:textId="77777777" w:rsidR="00666BC9" w:rsidRPr="009565AD" w:rsidRDefault="00666BC9" w:rsidP="009565AD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A0AAF0" w14:textId="77777777" w:rsidR="00666BC9" w:rsidRDefault="00666BC9" w:rsidP="009565AD">
    <w:pPr>
      <w:pStyle w:val="Nagwek"/>
      <w:jc w:val="center"/>
      <w:rPr>
        <w:rFonts w:cs="Calibri"/>
        <w:b/>
        <w:bCs/>
        <w:color w:val="8B8178"/>
        <w:sz w:val="18"/>
        <w:szCs w:val="18"/>
      </w:rPr>
    </w:pPr>
    <w:r w:rsidRPr="00B70C6B">
      <w:rPr>
        <w:rFonts w:cs="Calibri"/>
        <w:b/>
        <w:bCs/>
        <w:color w:val="8B8178"/>
        <w:sz w:val="18"/>
        <w:szCs w:val="18"/>
      </w:rPr>
      <w:t>Elektroniczna Platforma Gromadzenia, Analiz</w:t>
    </w:r>
    <w:r>
      <w:rPr>
        <w:rFonts w:cs="Calibri"/>
        <w:b/>
        <w:bCs/>
        <w:color w:val="8B8178"/>
        <w:sz w:val="18"/>
        <w:szCs w:val="18"/>
      </w:rPr>
      <w:t>y</w:t>
    </w:r>
    <w:r w:rsidRPr="00B70C6B">
      <w:rPr>
        <w:rFonts w:cs="Calibri"/>
        <w:b/>
        <w:bCs/>
        <w:color w:val="8B8178"/>
        <w:sz w:val="18"/>
        <w:szCs w:val="18"/>
      </w:rPr>
      <w:t xml:space="preserve"> i Udostępniani</w:t>
    </w:r>
    <w:r>
      <w:rPr>
        <w:rFonts w:cs="Calibri"/>
        <w:b/>
        <w:bCs/>
        <w:color w:val="8B8178"/>
        <w:sz w:val="18"/>
        <w:szCs w:val="18"/>
      </w:rPr>
      <w:t xml:space="preserve">a </w:t>
    </w:r>
    <w:r>
      <w:rPr>
        <w:rFonts w:cs="Calibri"/>
        <w:b/>
        <w:bCs/>
        <w:color w:val="8B8178"/>
        <w:sz w:val="18"/>
        <w:szCs w:val="18"/>
      </w:rPr>
      <w:br/>
      <w:t>z</w:t>
    </w:r>
    <w:r w:rsidRPr="00B70C6B">
      <w:rPr>
        <w:rFonts w:cs="Calibri"/>
        <w:b/>
        <w:bCs/>
        <w:color w:val="8B8178"/>
        <w:sz w:val="18"/>
        <w:szCs w:val="18"/>
      </w:rPr>
      <w:t xml:space="preserve">asobów </w:t>
    </w:r>
    <w:r>
      <w:rPr>
        <w:rFonts w:cs="Calibri"/>
        <w:b/>
        <w:bCs/>
        <w:color w:val="8B8178"/>
        <w:sz w:val="18"/>
        <w:szCs w:val="18"/>
      </w:rPr>
      <w:t>c</w:t>
    </w:r>
    <w:r w:rsidRPr="00B70C6B">
      <w:rPr>
        <w:rFonts w:cs="Calibri"/>
        <w:b/>
        <w:bCs/>
        <w:color w:val="8B8178"/>
        <w:sz w:val="18"/>
        <w:szCs w:val="18"/>
      </w:rPr>
      <w:t>yfrowych o Zdarzeniach Medycznych</w:t>
    </w:r>
  </w:p>
  <w:p w14:paraId="58CA999E" w14:textId="77777777" w:rsidR="00666BC9" w:rsidRPr="009565AD" w:rsidRDefault="00666BC9" w:rsidP="009565A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A3C5C"/>
    <w:multiLevelType w:val="multilevel"/>
    <w:tmpl w:val="F356F05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Restart w:val="0"/>
      <w:pStyle w:val="WymaganieL1"/>
      <w:lvlText w:val="WZP.%4 "/>
      <w:lvlJc w:val="left"/>
      <w:pPr>
        <w:tabs>
          <w:tab w:val="num" w:pos="964"/>
        </w:tabs>
        <w:ind w:left="1418" w:hanging="1021"/>
      </w:pPr>
      <w:rPr>
        <w:rFonts w:hint="default"/>
        <w:b w:val="0"/>
        <w:i w:val="0"/>
        <w:sz w:val="20"/>
        <w:u w:val="single"/>
      </w:rPr>
    </w:lvl>
    <w:lvl w:ilvl="4">
      <w:start w:val="1"/>
      <w:numFmt w:val="decimal"/>
      <w:pStyle w:val="WymaganieL2"/>
      <w:lvlText w:val="WZP.%4.%5"/>
      <w:lvlJc w:val="left"/>
      <w:pPr>
        <w:tabs>
          <w:tab w:val="num" w:pos="1928"/>
        </w:tabs>
        <w:ind w:left="1928" w:hanging="1077"/>
      </w:pPr>
      <w:rPr>
        <w:rFonts w:hint="default"/>
        <w:sz w:val="20"/>
        <w:u w:val="single"/>
      </w:rPr>
    </w:lvl>
    <w:lvl w:ilvl="5">
      <w:start w:val="1"/>
      <w:numFmt w:val="bullet"/>
      <w:pStyle w:val="wymagania-punkty"/>
      <w:lvlText w:val=""/>
      <w:lvlJc w:val="left"/>
      <w:pPr>
        <w:ind w:left="1474" w:firstLine="57"/>
      </w:pPr>
      <w:rPr>
        <w:rFonts w:ascii="Symbol" w:hAnsi="Symbol" w:hint="default"/>
      </w:rPr>
    </w:lvl>
    <w:lvl w:ilvl="6">
      <w:start w:val="1"/>
      <w:numFmt w:val="bullet"/>
      <w:pStyle w:val="Wymagania-punkyL2"/>
      <w:lvlText w:val=""/>
      <w:lvlJc w:val="left"/>
      <w:pPr>
        <w:ind w:left="2155" w:hanging="397"/>
      </w:pPr>
      <w:rPr>
        <w:rFonts w:ascii="Symbol" w:hAnsi="Symbol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39642E2"/>
    <w:multiLevelType w:val="multilevel"/>
    <w:tmpl w:val="15386C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2" w15:restartNumberingAfterBreak="0">
    <w:nsid w:val="05CB5A86"/>
    <w:multiLevelType w:val="hybridMultilevel"/>
    <w:tmpl w:val="19FE99AC"/>
    <w:lvl w:ilvl="0" w:tplc="0415000F">
      <w:start w:val="1"/>
      <w:numFmt w:val="decimal"/>
      <w:pStyle w:val="wypunktowanie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734296"/>
    <w:multiLevelType w:val="hybridMultilevel"/>
    <w:tmpl w:val="06CCF996"/>
    <w:lvl w:ilvl="0" w:tplc="9F540242">
      <w:start w:val="1"/>
      <w:numFmt w:val="bullet"/>
      <w:pStyle w:val="wyliczeni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50050C"/>
    <w:multiLevelType w:val="hybridMultilevel"/>
    <w:tmpl w:val="FEC67B00"/>
    <w:lvl w:ilvl="0" w:tplc="31C48448">
      <w:start w:val="1"/>
      <w:numFmt w:val="decimal"/>
      <w:pStyle w:val="Tabelanumerowanie1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" w15:restartNumberingAfterBreak="0">
    <w:nsid w:val="24230192"/>
    <w:multiLevelType w:val="hybridMultilevel"/>
    <w:tmpl w:val="34642F1C"/>
    <w:lvl w:ilvl="0" w:tplc="8EE67D5A">
      <w:numFmt w:val="bullet"/>
      <w:pStyle w:val="Tabelapunktowanie1"/>
      <w:lvlText w:val="•"/>
      <w:lvlJc w:val="left"/>
      <w:pPr>
        <w:ind w:left="1174" w:hanging="360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 w15:restartNumberingAfterBreak="0">
    <w:nsid w:val="2C7C5580"/>
    <w:multiLevelType w:val="hybridMultilevel"/>
    <w:tmpl w:val="7E342FF6"/>
    <w:lvl w:ilvl="0" w:tplc="6D30476A">
      <w:start w:val="1"/>
      <w:numFmt w:val="bullet"/>
      <w:pStyle w:val="Punktowaniepoz1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8915AC3"/>
    <w:multiLevelType w:val="multilevel"/>
    <w:tmpl w:val="4C04C930"/>
    <w:lvl w:ilvl="0">
      <w:start w:val="1"/>
      <w:numFmt w:val="decimal"/>
      <w:pStyle w:val="Nagwek2"/>
      <w:lvlText w:val="%1."/>
      <w:lvlJc w:val="left"/>
      <w:pPr>
        <w:tabs>
          <w:tab w:val="num" w:pos="851"/>
        </w:tabs>
        <w:ind w:left="851" w:hanging="851"/>
      </w:pPr>
      <w:rPr>
        <w:rFonts w:ascii="Calibri" w:hAnsi="Calibri" w:cs="Times New Roman" w:hint="default"/>
        <w:b/>
        <w:i w:val="0"/>
        <w:color w:val="002776"/>
        <w:sz w:val="52"/>
        <w:szCs w:val="52"/>
      </w:rPr>
    </w:lvl>
    <w:lvl w:ilvl="1">
      <w:start w:val="1"/>
      <w:numFmt w:val="decimal"/>
      <w:pStyle w:val="Nagwek3"/>
      <w:lvlText w:val="%1.%2."/>
      <w:lvlJc w:val="left"/>
      <w:pPr>
        <w:tabs>
          <w:tab w:val="num" w:pos="851"/>
        </w:tabs>
        <w:ind w:left="851" w:hanging="851"/>
      </w:pPr>
      <w:rPr>
        <w:b/>
        <w:i w:val="0"/>
        <w:color w:val="8B8178"/>
        <w:sz w:val="32"/>
        <w:szCs w:val="32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ascii="Calibri" w:hAnsi="Calibri" w:cs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8B8178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851"/>
        </w:tabs>
        <w:ind w:left="567" w:hanging="567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</w:abstractNum>
  <w:abstractNum w:abstractNumId="8" w15:restartNumberingAfterBreak="0">
    <w:nsid w:val="3CB77367"/>
    <w:multiLevelType w:val="hybridMultilevel"/>
    <w:tmpl w:val="34C03970"/>
    <w:lvl w:ilvl="0" w:tplc="DDC8F8A0">
      <w:start w:val="1"/>
      <w:numFmt w:val="bullet"/>
      <w:pStyle w:val="Tabela-punktowanie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9C3083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23491C"/>
    <w:multiLevelType w:val="hybridMultilevel"/>
    <w:tmpl w:val="0F92BB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F75453"/>
    <w:multiLevelType w:val="hybridMultilevel"/>
    <w:tmpl w:val="48DCA8AE"/>
    <w:lvl w:ilvl="0" w:tplc="BB58BA7E">
      <w:start w:val="1"/>
      <w:numFmt w:val="decimal"/>
      <w:pStyle w:val="tabelanumeracja"/>
      <w:lvlText w:val="%1"/>
      <w:lvlJc w:val="left"/>
      <w:pPr>
        <w:ind w:left="6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B72B5F"/>
    <w:multiLevelType w:val="hybridMultilevel"/>
    <w:tmpl w:val="B73E48EE"/>
    <w:lvl w:ilvl="0" w:tplc="6002A98E">
      <w:start w:val="1"/>
      <w:numFmt w:val="decimal"/>
      <w:pStyle w:val="Numerowaniepoz1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872E4A"/>
    <w:multiLevelType w:val="multilevel"/>
    <w:tmpl w:val="0415001F"/>
    <w:lvl w:ilvl="0">
      <w:start w:val="1"/>
      <w:numFmt w:val="decimal"/>
      <w:lvlText w:val="%1."/>
      <w:lvlJc w:val="left"/>
      <w:pPr>
        <w:ind w:left="2061" w:hanging="360"/>
      </w:pPr>
    </w:lvl>
    <w:lvl w:ilvl="1">
      <w:start w:val="1"/>
      <w:numFmt w:val="decimal"/>
      <w:lvlText w:val="%1.%2."/>
      <w:lvlJc w:val="left"/>
      <w:pPr>
        <w:ind w:left="2493" w:hanging="432"/>
      </w:pPr>
    </w:lvl>
    <w:lvl w:ilvl="2">
      <w:start w:val="1"/>
      <w:numFmt w:val="decimal"/>
      <w:lvlText w:val="%1.%2.%3."/>
      <w:lvlJc w:val="left"/>
      <w:pPr>
        <w:ind w:left="2925" w:hanging="504"/>
      </w:pPr>
    </w:lvl>
    <w:lvl w:ilvl="3">
      <w:start w:val="1"/>
      <w:numFmt w:val="decimal"/>
      <w:lvlText w:val="%1.%2.%3.%4."/>
      <w:lvlJc w:val="left"/>
      <w:pPr>
        <w:ind w:left="3429" w:hanging="648"/>
      </w:pPr>
    </w:lvl>
    <w:lvl w:ilvl="4">
      <w:start w:val="1"/>
      <w:numFmt w:val="decimal"/>
      <w:lvlText w:val="%1.%2.%3.%4.%5."/>
      <w:lvlJc w:val="left"/>
      <w:pPr>
        <w:ind w:left="3933" w:hanging="792"/>
      </w:pPr>
    </w:lvl>
    <w:lvl w:ilvl="5">
      <w:start w:val="1"/>
      <w:numFmt w:val="decimal"/>
      <w:lvlText w:val="%1.%2.%3.%4.%5.%6."/>
      <w:lvlJc w:val="left"/>
      <w:pPr>
        <w:ind w:left="4437" w:hanging="936"/>
      </w:pPr>
    </w:lvl>
    <w:lvl w:ilvl="6">
      <w:start w:val="1"/>
      <w:numFmt w:val="decimal"/>
      <w:lvlText w:val="%1.%2.%3.%4.%5.%6.%7."/>
      <w:lvlJc w:val="left"/>
      <w:pPr>
        <w:ind w:left="4941" w:hanging="1080"/>
      </w:pPr>
    </w:lvl>
    <w:lvl w:ilvl="7">
      <w:start w:val="1"/>
      <w:numFmt w:val="decimal"/>
      <w:lvlText w:val="%1.%2.%3.%4.%5.%6.%7.%8."/>
      <w:lvlJc w:val="left"/>
      <w:pPr>
        <w:ind w:left="5445" w:hanging="1224"/>
      </w:pPr>
    </w:lvl>
    <w:lvl w:ilvl="8">
      <w:start w:val="1"/>
      <w:numFmt w:val="decimal"/>
      <w:lvlText w:val="%1.%2.%3.%4.%5.%6.%7.%8.%9."/>
      <w:lvlJc w:val="left"/>
      <w:pPr>
        <w:ind w:left="6021" w:hanging="1440"/>
      </w:pPr>
    </w:lvl>
  </w:abstractNum>
  <w:abstractNum w:abstractNumId="13" w15:restartNumberingAfterBreak="0">
    <w:nsid w:val="5B4E766F"/>
    <w:multiLevelType w:val="hybridMultilevel"/>
    <w:tmpl w:val="79541094"/>
    <w:lvl w:ilvl="0" w:tplc="3C923BEE">
      <w:start w:val="1"/>
      <w:numFmt w:val="decimal"/>
      <w:pStyle w:val="Nagwek1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0352D0"/>
    <w:multiLevelType w:val="hybridMultilevel"/>
    <w:tmpl w:val="E328F90C"/>
    <w:lvl w:ilvl="0" w:tplc="0922AC40">
      <w:start w:val="1"/>
      <w:numFmt w:val="bullet"/>
      <w:pStyle w:val="Punktowaniepoz3"/>
      <w:lvlText w:val=""/>
      <w:lvlJc w:val="left"/>
      <w:pPr>
        <w:ind w:left="230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02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7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68" w:hanging="360"/>
      </w:pPr>
      <w:rPr>
        <w:rFonts w:ascii="Wingdings" w:hAnsi="Wingdings" w:hint="default"/>
      </w:rPr>
    </w:lvl>
  </w:abstractNum>
  <w:abstractNum w:abstractNumId="15" w15:restartNumberingAfterBreak="0">
    <w:nsid w:val="63C13726"/>
    <w:multiLevelType w:val="multilevel"/>
    <w:tmpl w:val="45B8F7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664F33D3"/>
    <w:multiLevelType w:val="hybridMultilevel"/>
    <w:tmpl w:val="65A86586"/>
    <w:lvl w:ilvl="0" w:tplc="347CEBFC">
      <w:start w:val="1"/>
      <w:numFmt w:val="bullet"/>
      <w:pStyle w:val="Punktowaniepoz2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7" w15:restartNumberingAfterBreak="0">
    <w:nsid w:val="7B293863"/>
    <w:multiLevelType w:val="hybridMultilevel"/>
    <w:tmpl w:val="C138F9B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5"/>
  </w:num>
  <w:num w:numId="4">
    <w:abstractNumId w:val="11"/>
  </w:num>
  <w:num w:numId="5">
    <w:abstractNumId w:val="6"/>
  </w:num>
  <w:num w:numId="6">
    <w:abstractNumId w:val="16"/>
  </w:num>
  <w:num w:numId="7">
    <w:abstractNumId w:val="14"/>
  </w:num>
  <w:num w:numId="8">
    <w:abstractNumId w:val="8"/>
  </w:num>
  <w:num w:numId="9">
    <w:abstractNumId w:val="5"/>
  </w:num>
  <w:num w:numId="10">
    <w:abstractNumId w:val="10"/>
  </w:num>
  <w:num w:numId="11">
    <w:abstractNumId w:val="2"/>
  </w:num>
  <w:num w:numId="12">
    <w:abstractNumId w:val="0"/>
  </w:num>
  <w:num w:numId="13">
    <w:abstractNumId w:val="4"/>
  </w:num>
  <w:num w:numId="14">
    <w:abstractNumId w:val="3"/>
  </w:num>
  <w:num w:numId="15">
    <w:abstractNumId w:val="12"/>
  </w:num>
  <w:num w:numId="16">
    <w:abstractNumId w:val="13"/>
  </w:num>
  <w:num w:numId="17">
    <w:abstractNumId w:val="9"/>
  </w:num>
  <w:num w:numId="18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activeWritingStyle w:appName="MSWord" w:lang="pl-PL" w:vendorID="12" w:dllVersion="512" w:checkStyle="1"/>
  <w:proofState w:spelling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5CAF"/>
    <w:rsid w:val="000014F3"/>
    <w:rsid w:val="0000180E"/>
    <w:rsid w:val="00002B34"/>
    <w:rsid w:val="0000343F"/>
    <w:rsid w:val="00004DA2"/>
    <w:rsid w:val="000070A6"/>
    <w:rsid w:val="00007EC4"/>
    <w:rsid w:val="00011508"/>
    <w:rsid w:val="00012B7E"/>
    <w:rsid w:val="0001317D"/>
    <w:rsid w:val="00013813"/>
    <w:rsid w:val="00014856"/>
    <w:rsid w:val="0001492F"/>
    <w:rsid w:val="00015C60"/>
    <w:rsid w:val="00017116"/>
    <w:rsid w:val="000176B4"/>
    <w:rsid w:val="0002099F"/>
    <w:rsid w:val="00022E93"/>
    <w:rsid w:val="00025D4A"/>
    <w:rsid w:val="0002758A"/>
    <w:rsid w:val="00030585"/>
    <w:rsid w:val="000306E6"/>
    <w:rsid w:val="00032591"/>
    <w:rsid w:val="00035D5C"/>
    <w:rsid w:val="0003641C"/>
    <w:rsid w:val="0004531D"/>
    <w:rsid w:val="000458A4"/>
    <w:rsid w:val="00045C08"/>
    <w:rsid w:val="00046D29"/>
    <w:rsid w:val="000478AF"/>
    <w:rsid w:val="00047B0E"/>
    <w:rsid w:val="0005212B"/>
    <w:rsid w:val="00053C76"/>
    <w:rsid w:val="00054898"/>
    <w:rsid w:val="00057252"/>
    <w:rsid w:val="00062BFA"/>
    <w:rsid w:val="00065127"/>
    <w:rsid w:val="000653A7"/>
    <w:rsid w:val="00065C9D"/>
    <w:rsid w:val="00067323"/>
    <w:rsid w:val="00067F60"/>
    <w:rsid w:val="000700C0"/>
    <w:rsid w:val="00070510"/>
    <w:rsid w:val="00071602"/>
    <w:rsid w:val="00073458"/>
    <w:rsid w:val="00073C7F"/>
    <w:rsid w:val="00074BCC"/>
    <w:rsid w:val="00074C12"/>
    <w:rsid w:val="00075360"/>
    <w:rsid w:val="00075B5D"/>
    <w:rsid w:val="00075C74"/>
    <w:rsid w:val="000760E8"/>
    <w:rsid w:val="0007CDCB"/>
    <w:rsid w:val="00080593"/>
    <w:rsid w:val="000830C6"/>
    <w:rsid w:val="00084904"/>
    <w:rsid w:val="000858DB"/>
    <w:rsid w:val="00087E61"/>
    <w:rsid w:val="00090C12"/>
    <w:rsid w:val="00090FF7"/>
    <w:rsid w:val="000942E7"/>
    <w:rsid w:val="00094496"/>
    <w:rsid w:val="000953F8"/>
    <w:rsid w:val="00096631"/>
    <w:rsid w:val="00096B2A"/>
    <w:rsid w:val="00096D44"/>
    <w:rsid w:val="000A0234"/>
    <w:rsid w:val="000A056B"/>
    <w:rsid w:val="000A30C9"/>
    <w:rsid w:val="000A418A"/>
    <w:rsid w:val="000A44E7"/>
    <w:rsid w:val="000A5079"/>
    <w:rsid w:val="000A54DE"/>
    <w:rsid w:val="000A5EDF"/>
    <w:rsid w:val="000A6329"/>
    <w:rsid w:val="000A63FD"/>
    <w:rsid w:val="000A745F"/>
    <w:rsid w:val="000B01D6"/>
    <w:rsid w:val="000B25F9"/>
    <w:rsid w:val="000B3CB5"/>
    <w:rsid w:val="000B44D5"/>
    <w:rsid w:val="000B5180"/>
    <w:rsid w:val="000B7B96"/>
    <w:rsid w:val="000B7FBD"/>
    <w:rsid w:val="000C4ACF"/>
    <w:rsid w:val="000C784F"/>
    <w:rsid w:val="000D0BAE"/>
    <w:rsid w:val="000D1F2C"/>
    <w:rsid w:val="000D44F4"/>
    <w:rsid w:val="000D6D2F"/>
    <w:rsid w:val="000D7166"/>
    <w:rsid w:val="000E3DE1"/>
    <w:rsid w:val="000F2A6C"/>
    <w:rsid w:val="000F719A"/>
    <w:rsid w:val="000F72A7"/>
    <w:rsid w:val="000F7B49"/>
    <w:rsid w:val="0010025E"/>
    <w:rsid w:val="00101553"/>
    <w:rsid w:val="001015A0"/>
    <w:rsid w:val="00103938"/>
    <w:rsid w:val="00103E15"/>
    <w:rsid w:val="0010422C"/>
    <w:rsid w:val="001101D7"/>
    <w:rsid w:val="0011034B"/>
    <w:rsid w:val="001118E9"/>
    <w:rsid w:val="00112720"/>
    <w:rsid w:val="00112BFF"/>
    <w:rsid w:val="0011684D"/>
    <w:rsid w:val="00117B7A"/>
    <w:rsid w:val="001209C8"/>
    <w:rsid w:val="001214D6"/>
    <w:rsid w:val="00121945"/>
    <w:rsid w:val="00121B73"/>
    <w:rsid w:val="00122335"/>
    <w:rsid w:val="00123811"/>
    <w:rsid w:val="00123B92"/>
    <w:rsid w:val="0012733E"/>
    <w:rsid w:val="00127C06"/>
    <w:rsid w:val="00127ECB"/>
    <w:rsid w:val="001302F8"/>
    <w:rsid w:val="00130822"/>
    <w:rsid w:val="0013194C"/>
    <w:rsid w:val="00132342"/>
    <w:rsid w:val="00134E85"/>
    <w:rsid w:val="001361F5"/>
    <w:rsid w:val="001363CE"/>
    <w:rsid w:val="00137E31"/>
    <w:rsid w:val="00137E82"/>
    <w:rsid w:val="00137FAB"/>
    <w:rsid w:val="00143C96"/>
    <w:rsid w:val="00144105"/>
    <w:rsid w:val="00145041"/>
    <w:rsid w:val="001452DB"/>
    <w:rsid w:val="00146224"/>
    <w:rsid w:val="001477D6"/>
    <w:rsid w:val="00147F43"/>
    <w:rsid w:val="00147F45"/>
    <w:rsid w:val="00152167"/>
    <w:rsid w:val="00153412"/>
    <w:rsid w:val="001544CF"/>
    <w:rsid w:val="00154EEB"/>
    <w:rsid w:val="001558FE"/>
    <w:rsid w:val="00155B4E"/>
    <w:rsid w:val="00162793"/>
    <w:rsid w:val="00163323"/>
    <w:rsid w:val="001634E9"/>
    <w:rsid w:val="001642B3"/>
    <w:rsid w:val="0016674B"/>
    <w:rsid w:val="00166795"/>
    <w:rsid w:val="00170131"/>
    <w:rsid w:val="00170487"/>
    <w:rsid w:val="00172E6F"/>
    <w:rsid w:val="00175254"/>
    <w:rsid w:val="00175F76"/>
    <w:rsid w:val="001767CB"/>
    <w:rsid w:val="001800AA"/>
    <w:rsid w:val="001801A7"/>
    <w:rsid w:val="0018168F"/>
    <w:rsid w:val="0018187B"/>
    <w:rsid w:val="001837D1"/>
    <w:rsid w:val="00187F54"/>
    <w:rsid w:val="0019226C"/>
    <w:rsid w:val="00193703"/>
    <w:rsid w:val="00195BCC"/>
    <w:rsid w:val="00196F5B"/>
    <w:rsid w:val="001975D6"/>
    <w:rsid w:val="001A0A5C"/>
    <w:rsid w:val="001A1447"/>
    <w:rsid w:val="001A20E3"/>
    <w:rsid w:val="001A2608"/>
    <w:rsid w:val="001A36C6"/>
    <w:rsid w:val="001A3AA6"/>
    <w:rsid w:val="001A4FE3"/>
    <w:rsid w:val="001A5986"/>
    <w:rsid w:val="001A61A4"/>
    <w:rsid w:val="001A61F1"/>
    <w:rsid w:val="001A7AF0"/>
    <w:rsid w:val="001B4098"/>
    <w:rsid w:val="001B469B"/>
    <w:rsid w:val="001B56B9"/>
    <w:rsid w:val="001B670B"/>
    <w:rsid w:val="001B6E7E"/>
    <w:rsid w:val="001B7187"/>
    <w:rsid w:val="001B745F"/>
    <w:rsid w:val="001B7C02"/>
    <w:rsid w:val="001C0DFC"/>
    <w:rsid w:val="001C1BEC"/>
    <w:rsid w:val="001C3CCC"/>
    <w:rsid w:val="001C44FC"/>
    <w:rsid w:val="001D1B72"/>
    <w:rsid w:val="001D2178"/>
    <w:rsid w:val="001D29BB"/>
    <w:rsid w:val="001D6692"/>
    <w:rsid w:val="001D7FF9"/>
    <w:rsid w:val="001E0C33"/>
    <w:rsid w:val="001E6485"/>
    <w:rsid w:val="001E6621"/>
    <w:rsid w:val="001E7DE7"/>
    <w:rsid w:val="001F3045"/>
    <w:rsid w:val="001F3150"/>
    <w:rsid w:val="001F4033"/>
    <w:rsid w:val="001F4398"/>
    <w:rsid w:val="001F5755"/>
    <w:rsid w:val="001F6E5F"/>
    <w:rsid w:val="001F6F45"/>
    <w:rsid w:val="0020270D"/>
    <w:rsid w:val="00202955"/>
    <w:rsid w:val="00203AB6"/>
    <w:rsid w:val="002056F5"/>
    <w:rsid w:val="00205B73"/>
    <w:rsid w:val="00205D0F"/>
    <w:rsid w:val="002061DE"/>
    <w:rsid w:val="002104D6"/>
    <w:rsid w:val="00211F1F"/>
    <w:rsid w:val="00212863"/>
    <w:rsid w:val="00213FB8"/>
    <w:rsid w:val="0021682A"/>
    <w:rsid w:val="00217625"/>
    <w:rsid w:val="00222D23"/>
    <w:rsid w:val="00223BC1"/>
    <w:rsid w:val="00224DAA"/>
    <w:rsid w:val="002260EB"/>
    <w:rsid w:val="00227917"/>
    <w:rsid w:val="00230163"/>
    <w:rsid w:val="0023063A"/>
    <w:rsid w:val="00230F61"/>
    <w:rsid w:val="002311D0"/>
    <w:rsid w:val="0023247C"/>
    <w:rsid w:val="00233ED5"/>
    <w:rsid w:val="002354AD"/>
    <w:rsid w:val="002359F7"/>
    <w:rsid w:val="00236280"/>
    <w:rsid w:val="002364A6"/>
    <w:rsid w:val="00237AEE"/>
    <w:rsid w:val="00240C1D"/>
    <w:rsid w:val="00240CCF"/>
    <w:rsid w:val="0024355E"/>
    <w:rsid w:val="00246887"/>
    <w:rsid w:val="00247736"/>
    <w:rsid w:val="00250ED6"/>
    <w:rsid w:val="002515E6"/>
    <w:rsid w:val="002520D0"/>
    <w:rsid w:val="00252255"/>
    <w:rsid w:val="002548BD"/>
    <w:rsid w:val="00256DE0"/>
    <w:rsid w:val="0026005C"/>
    <w:rsid w:val="0026189C"/>
    <w:rsid w:val="002625C7"/>
    <w:rsid w:val="00262C46"/>
    <w:rsid w:val="00264165"/>
    <w:rsid w:val="002645B6"/>
    <w:rsid w:val="00265B1B"/>
    <w:rsid w:val="002709FA"/>
    <w:rsid w:val="00270F92"/>
    <w:rsid w:val="00274747"/>
    <w:rsid w:val="00274F21"/>
    <w:rsid w:val="002753B1"/>
    <w:rsid w:val="002778F9"/>
    <w:rsid w:val="00280091"/>
    <w:rsid w:val="002812EF"/>
    <w:rsid w:val="002823CF"/>
    <w:rsid w:val="00282874"/>
    <w:rsid w:val="0028301F"/>
    <w:rsid w:val="002839E4"/>
    <w:rsid w:val="00291176"/>
    <w:rsid w:val="00295E18"/>
    <w:rsid w:val="002976BD"/>
    <w:rsid w:val="002A0983"/>
    <w:rsid w:val="002A1C92"/>
    <w:rsid w:val="002A2554"/>
    <w:rsid w:val="002A26E1"/>
    <w:rsid w:val="002A3560"/>
    <w:rsid w:val="002A4D75"/>
    <w:rsid w:val="002A51B8"/>
    <w:rsid w:val="002A76E5"/>
    <w:rsid w:val="002B12D6"/>
    <w:rsid w:val="002B18BB"/>
    <w:rsid w:val="002B1A48"/>
    <w:rsid w:val="002B6F7A"/>
    <w:rsid w:val="002C16D7"/>
    <w:rsid w:val="002C230F"/>
    <w:rsid w:val="002C2944"/>
    <w:rsid w:val="002C2B8B"/>
    <w:rsid w:val="002C2FEF"/>
    <w:rsid w:val="002C652A"/>
    <w:rsid w:val="002C76A0"/>
    <w:rsid w:val="002C7854"/>
    <w:rsid w:val="002D54E6"/>
    <w:rsid w:val="002D5966"/>
    <w:rsid w:val="002D629C"/>
    <w:rsid w:val="002E043C"/>
    <w:rsid w:val="002E0848"/>
    <w:rsid w:val="002E2409"/>
    <w:rsid w:val="002E24E0"/>
    <w:rsid w:val="002E3748"/>
    <w:rsid w:val="002E3B8D"/>
    <w:rsid w:val="002E5106"/>
    <w:rsid w:val="002E5F86"/>
    <w:rsid w:val="002E7693"/>
    <w:rsid w:val="002E7E72"/>
    <w:rsid w:val="002E7F92"/>
    <w:rsid w:val="002F2B31"/>
    <w:rsid w:val="002F43D7"/>
    <w:rsid w:val="002F6ADE"/>
    <w:rsid w:val="002F70B4"/>
    <w:rsid w:val="003022CE"/>
    <w:rsid w:val="00303282"/>
    <w:rsid w:val="003037CA"/>
    <w:rsid w:val="003043B1"/>
    <w:rsid w:val="003055E9"/>
    <w:rsid w:val="003067D7"/>
    <w:rsid w:val="00306874"/>
    <w:rsid w:val="00306A36"/>
    <w:rsid w:val="00306C32"/>
    <w:rsid w:val="00307CCD"/>
    <w:rsid w:val="00307CDC"/>
    <w:rsid w:val="00307E6B"/>
    <w:rsid w:val="00310183"/>
    <w:rsid w:val="00313919"/>
    <w:rsid w:val="003149AF"/>
    <w:rsid w:val="00315CFC"/>
    <w:rsid w:val="003161CB"/>
    <w:rsid w:val="00316E5F"/>
    <w:rsid w:val="00321E97"/>
    <w:rsid w:val="00323CF4"/>
    <w:rsid w:val="00325C91"/>
    <w:rsid w:val="0032733A"/>
    <w:rsid w:val="00327E4E"/>
    <w:rsid w:val="0033072B"/>
    <w:rsid w:val="00331760"/>
    <w:rsid w:val="00331BB9"/>
    <w:rsid w:val="00334997"/>
    <w:rsid w:val="00336043"/>
    <w:rsid w:val="00336682"/>
    <w:rsid w:val="003373BE"/>
    <w:rsid w:val="0033795D"/>
    <w:rsid w:val="00340D7B"/>
    <w:rsid w:val="00344014"/>
    <w:rsid w:val="003461C9"/>
    <w:rsid w:val="003548D6"/>
    <w:rsid w:val="0035588A"/>
    <w:rsid w:val="00357004"/>
    <w:rsid w:val="0035701C"/>
    <w:rsid w:val="003578F0"/>
    <w:rsid w:val="00361DFF"/>
    <w:rsid w:val="00364B58"/>
    <w:rsid w:val="00364C05"/>
    <w:rsid w:val="0036719B"/>
    <w:rsid w:val="0036736E"/>
    <w:rsid w:val="0037341A"/>
    <w:rsid w:val="003737C8"/>
    <w:rsid w:val="00373EBF"/>
    <w:rsid w:val="003758B6"/>
    <w:rsid w:val="003801A3"/>
    <w:rsid w:val="00380966"/>
    <w:rsid w:val="003815E2"/>
    <w:rsid w:val="00381E6B"/>
    <w:rsid w:val="00382D6C"/>
    <w:rsid w:val="0038480F"/>
    <w:rsid w:val="00386E06"/>
    <w:rsid w:val="00386F50"/>
    <w:rsid w:val="00387458"/>
    <w:rsid w:val="00390FB0"/>
    <w:rsid w:val="00391444"/>
    <w:rsid w:val="00393DBA"/>
    <w:rsid w:val="003957A0"/>
    <w:rsid w:val="0039618A"/>
    <w:rsid w:val="00396A8E"/>
    <w:rsid w:val="00397D6B"/>
    <w:rsid w:val="003A20E7"/>
    <w:rsid w:val="003A39A4"/>
    <w:rsid w:val="003A450F"/>
    <w:rsid w:val="003A59D1"/>
    <w:rsid w:val="003A613D"/>
    <w:rsid w:val="003B2E3F"/>
    <w:rsid w:val="003B33D4"/>
    <w:rsid w:val="003B47EB"/>
    <w:rsid w:val="003B5C7B"/>
    <w:rsid w:val="003B7216"/>
    <w:rsid w:val="003B769E"/>
    <w:rsid w:val="003B7892"/>
    <w:rsid w:val="003B794B"/>
    <w:rsid w:val="003B7A6E"/>
    <w:rsid w:val="003C0187"/>
    <w:rsid w:val="003C0EE4"/>
    <w:rsid w:val="003C39FB"/>
    <w:rsid w:val="003C75C1"/>
    <w:rsid w:val="003D0EE2"/>
    <w:rsid w:val="003D47FF"/>
    <w:rsid w:val="003D6D09"/>
    <w:rsid w:val="003D6F96"/>
    <w:rsid w:val="003E010F"/>
    <w:rsid w:val="003E03C6"/>
    <w:rsid w:val="003E1544"/>
    <w:rsid w:val="003E15EF"/>
    <w:rsid w:val="003E1F0A"/>
    <w:rsid w:val="003E23CF"/>
    <w:rsid w:val="003E591F"/>
    <w:rsid w:val="003E5BB4"/>
    <w:rsid w:val="003F0C07"/>
    <w:rsid w:val="003F38EE"/>
    <w:rsid w:val="003F3D05"/>
    <w:rsid w:val="003F4886"/>
    <w:rsid w:val="003F7F24"/>
    <w:rsid w:val="00401629"/>
    <w:rsid w:val="00401912"/>
    <w:rsid w:val="00404740"/>
    <w:rsid w:val="00406AAC"/>
    <w:rsid w:val="00406AD3"/>
    <w:rsid w:val="00410141"/>
    <w:rsid w:val="004118C7"/>
    <w:rsid w:val="0041236D"/>
    <w:rsid w:val="00412A39"/>
    <w:rsid w:val="0041340B"/>
    <w:rsid w:val="00415EA4"/>
    <w:rsid w:val="00417779"/>
    <w:rsid w:val="004207CF"/>
    <w:rsid w:val="00422425"/>
    <w:rsid w:val="00422B96"/>
    <w:rsid w:val="00424ADB"/>
    <w:rsid w:val="00425BFD"/>
    <w:rsid w:val="00425E74"/>
    <w:rsid w:val="004265B8"/>
    <w:rsid w:val="00426B24"/>
    <w:rsid w:val="00430182"/>
    <w:rsid w:val="00430632"/>
    <w:rsid w:val="00430684"/>
    <w:rsid w:val="00430F99"/>
    <w:rsid w:val="00437CDC"/>
    <w:rsid w:val="00440884"/>
    <w:rsid w:val="0044141A"/>
    <w:rsid w:val="00441E73"/>
    <w:rsid w:val="00441EAA"/>
    <w:rsid w:val="00442A7F"/>
    <w:rsid w:val="004441DD"/>
    <w:rsid w:val="00451803"/>
    <w:rsid w:val="00462742"/>
    <w:rsid w:val="00463A66"/>
    <w:rsid w:val="00463B76"/>
    <w:rsid w:val="004650D0"/>
    <w:rsid w:val="00467BBA"/>
    <w:rsid w:val="004704B1"/>
    <w:rsid w:val="00471CF1"/>
    <w:rsid w:val="00472BD4"/>
    <w:rsid w:val="00472EC2"/>
    <w:rsid w:val="00472FD5"/>
    <w:rsid w:val="00473A2A"/>
    <w:rsid w:val="0047412B"/>
    <w:rsid w:val="00474296"/>
    <w:rsid w:val="0047487A"/>
    <w:rsid w:val="004755EF"/>
    <w:rsid w:val="004764E1"/>
    <w:rsid w:val="004804F4"/>
    <w:rsid w:val="004819B0"/>
    <w:rsid w:val="0048286A"/>
    <w:rsid w:val="004829B8"/>
    <w:rsid w:val="004841CE"/>
    <w:rsid w:val="0048424E"/>
    <w:rsid w:val="004842C7"/>
    <w:rsid w:val="00485987"/>
    <w:rsid w:val="004863CF"/>
    <w:rsid w:val="004906F0"/>
    <w:rsid w:val="0049094C"/>
    <w:rsid w:val="00494412"/>
    <w:rsid w:val="004957F0"/>
    <w:rsid w:val="00496CA4"/>
    <w:rsid w:val="0049743A"/>
    <w:rsid w:val="004A218C"/>
    <w:rsid w:val="004A2CED"/>
    <w:rsid w:val="004A415B"/>
    <w:rsid w:val="004A6918"/>
    <w:rsid w:val="004B099B"/>
    <w:rsid w:val="004B0E6F"/>
    <w:rsid w:val="004B14FB"/>
    <w:rsid w:val="004B556E"/>
    <w:rsid w:val="004B5682"/>
    <w:rsid w:val="004C2B4D"/>
    <w:rsid w:val="004C31C1"/>
    <w:rsid w:val="004C33E4"/>
    <w:rsid w:val="004C383F"/>
    <w:rsid w:val="004C3F10"/>
    <w:rsid w:val="004C4BC9"/>
    <w:rsid w:val="004C61F1"/>
    <w:rsid w:val="004C68A1"/>
    <w:rsid w:val="004C7CB0"/>
    <w:rsid w:val="004C7D65"/>
    <w:rsid w:val="004D03B7"/>
    <w:rsid w:val="004D13FC"/>
    <w:rsid w:val="004D3781"/>
    <w:rsid w:val="004D5617"/>
    <w:rsid w:val="004D6912"/>
    <w:rsid w:val="004D6A71"/>
    <w:rsid w:val="004D7219"/>
    <w:rsid w:val="004D7884"/>
    <w:rsid w:val="004E1540"/>
    <w:rsid w:val="004E19B2"/>
    <w:rsid w:val="004E44D5"/>
    <w:rsid w:val="004E4D3F"/>
    <w:rsid w:val="004E623E"/>
    <w:rsid w:val="004F0197"/>
    <w:rsid w:val="004F3B93"/>
    <w:rsid w:val="004F6C90"/>
    <w:rsid w:val="004F7396"/>
    <w:rsid w:val="004F78AF"/>
    <w:rsid w:val="00501BE0"/>
    <w:rsid w:val="005020BF"/>
    <w:rsid w:val="005026C3"/>
    <w:rsid w:val="00506A65"/>
    <w:rsid w:val="0050733C"/>
    <w:rsid w:val="00510CA9"/>
    <w:rsid w:val="005110CB"/>
    <w:rsid w:val="00512347"/>
    <w:rsid w:val="00512905"/>
    <w:rsid w:val="00512D1C"/>
    <w:rsid w:val="005143FD"/>
    <w:rsid w:val="005155EE"/>
    <w:rsid w:val="00516528"/>
    <w:rsid w:val="005165A8"/>
    <w:rsid w:val="005165BB"/>
    <w:rsid w:val="00521605"/>
    <w:rsid w:val="005228FD"/>
    <w:rsid w:val="005244BF"/>
    <w:rsid w:val="00524EBD"/>
    <w:rsid w:val="00530943"/>
    <w:rsid w:val="00530D93"/>
    <w:rsid w:val="005317D5"/>
    <w:rsid w:val="00533602"/>
    <w:rsid w:val="00534CF6"/>
    <w:rsid w:val="0053594A"/>
    <w:rsid w:val="0053652E"/>
    <w:rsid w:val="0053676D"/>
    <w:rsid w:val="0053678E"/>
    <w:rsid w:val="00541198"/>
    <w:rsid w:val="00541EB6"/>
    <w:rsid w:val="00550EA3"/>
    <w:rsid w:val="00550F75"/>
    <w:rsid w:val="00551DD2"/>
    <w:rsid w:val="00552978"/>
    <w:rsid w:val="00553DE2"/>
    <w:rsid w:val="00555236"/>
    <w:rsid w:val="00555C41"/>
    <w:rsid w:val="00555DEF"/>
    <w:rsid w:val="005603F2"/>
    <w:rsid w:val="00561F10"/>
    <w:rsid w:val="005647D1"/>
    <w:rsid w:val="00565335"/>
    <w:rsid w:val="00567880"/>
    <w:rsid w:val="0057090F"/>
    <w:rsid w:val="00570D6D"/>
    <w:rsid w:val="00572683"/>
    <w:rsid w:val="00572C99"/>
    <w:rsid w:val="0057300A"/>
    <w:rsid w:val="00573292"/>
    <w:rsid w:val="005743D8"/>
    <w:rsid w:val="0057493C"/>
    <w:rsid w:val="00574BEE"/>
    <w:rsid w:val="00574E09"/>
    <w:rsid w:val="00575D64"/>
    <w:rsid w:val="00576217"/>
    <w:rsid w:val="005762AA"/>
    <w:rsid w:val="005772EC"/>
    <w:rsid w:val="00577B19"/>
    <w:rsid w:val="005836DD"/>
    <w:rsid w:val="00585315"/>
    <w:rsid w:val="00585F3A"/>
    <w:rsid w:val="005865E0"/>
    <w:rsid w:val="00587D58"/>
    <w:rsid w:val="0059374E"/>
    <w:rsid w:val="00593E02"/>
    <w:rsid w:val="00594021"/>
    <w:rsid w:val="00594176"/>
    <w:rsid w:val="00594E1B"/>
    <w:rsid w:val="00594FB2"/>
    <w:rsid w:val="0059786C"/>
    <w:rsid w:val="00597A6F"/>
    <w:rsid w:val="00597C9C"/>
    <w:rsid w:val="005A0023"/>
    <w:rsid w:val="005A01B4"/>
    <w:rsid w:val="005A11A1"/>
    <w:rsid w:val="005A3880"/>
    <w:rsid w:val="005A58C6"/>
    <w:rsid w:val="005A5DEF"/>
    <w:rsid w:val="005A6475"/>
    <w:rsid w:val="005A7BAA"/>
    <w:rsid w:val="005B042A"/>
    <w:rsid w:val="005B2E8E"/>
    <w:rsid w:val="005B450A"/>
    <w:rsid w:val="005B6479"/>
    <w:rsid w:val="005B7D15"/>
    <w:rsid w:val="005C1171"/>
    <w:rsid w:val="005C1668"/>
    <w:rsid w:val="005C4B0F"/>
    <w:rsid w:val="005C4E14"/>
    <w:rsid w:val="005C5748"/>
    <w:rsid w:val="005C5B4A"/>
    <w:rsid w:val="005C6563"/>
    <w:rsid w:val="005C67A2"/>
    <w:rsid w:val="005C6859"/>
    <w:rsid w:val="005C6B30"/>
    <w:rsid w:val="005C7AC4"/>
    <w:rsid w:val="005C7D57"/>
    <w:rsid w:val="005CBBBD"/>
    <w:rsid w:val="005D05DC"/>
    <w:rsid w:val="005D0785"/>
    <w:rsid w:val="005D0F10"/>
    <w:rsid w:val="005D1519"/>
    <w:rsid w:val="005D2DD9"/>
    <w:rsid w:val="005D3B5F"/>
    <w:rsid w:val="005D67DF"/>
    <w:rsid w:val="005D7020"/>
    <w:rsid w:val="005D7AB3"/>
    <w:rsid w:val="005D7B5A"/>
    <w:rsid w:val="005D7EEA"/>
    <w:rsid w:val="005E51D1"/>
    <w:rsid w:val="005E7C23"/>
    <w:rsid w:val="005F138E"/>
    <w:rsid w:val="005F6A53"/>
    <w:rsid w:val="005F721E"/>
    <w:rsid w:val="00600237"/>
    <w:rsid w:val="006002A0"/>
    <w:rsid w:val="00600BFC"/>
    <w:rsid w:val="00601497"/>
    <w:rsid w:val="0060510B"/>
    <w:rsid w:val="00605D7A"/>
    <w:rsid w:val="00611F06"/>
    <w:rsid w:val="00613896"/>
    <w:rsid w:val="00616094"/>
    <w:rsid w:val="00616C0B"/>
    <w:rsid w:val="00617503"/>
    <w:rsid w:val="00617FF3"/>
    <w:rsid w:val="00623C3E"/>
    <w:rsid w:val="0062469A"/>
    <w:rsid w:val="0062506A"/>
    <w:rsid w:val="0062632D"/>
    <w:rsid w:val="00630068"/>
    <w:rsid w:val="006311D8"/>
    <w:rsid w:val="00631605"/>
    <w:rsid w:val="00631D25"/>
    <w:rsid w:val="00631EA0"/>
    <w:rsid w:val="00633275"/>
    <w:rsid w:val="00634611"/>
    <w:rsid w:val="00634811"/>
    <w:rsid w:val="00636C16"/>
    <w:rsid w:val="0064145A"/>
    <w:rsid w:val="00641460"/>
    <w:rsid w:val="0064309F"/>
    <w:rsid w:val="006451F0"/>
    <w:rsid w:val="00645C0B"/>
    <w:rsid w:val="00645C95"/>
    <w:rsid w:val="00646006"/>
    <w:rsid w:val="006513DD"/>
    <w:rsid w:val="00651D56"/>
    <w:rsid w:val="00651E2A"/>
    <w:rsid w:val="0065303F"/>
    <w:rsid w:val="006559EB"/>
    <w:rsid w:val="00655A37"/>
    <w:rsid w:val="006601D3"/>
    <w:rsid w:val="0066020D"/>
    <w:rsid w:val="0066061E"/>
    <w:rsid w:val="006609FA"/>
    <w:rsid w:val="00661CB3"/>
    <w:rsid w:val="006622DD"/>
    <w:rsid w:val="0066374B"/>
    <w:rsid w:val="006646CB"/>
    <w:rsid w:val="006646FF"/>
    <w:rsid w:val="00666985"/>
    <w:rsid w:val="00666BC9"/>
    <w:rsid w:val="0066731B"/>
    <w:rsid w:val="006675A0"/>
    <w:rsid w:val="00674321"/>
    <w:rsid w:val="00675108"/>
    <w:rsid w:val="006755D1"/>
    <w:rsid w:val="00675B51"/>
    <w:rsid w:val="00675BCA"/>
    <w:rsid w:val="00676EFD"/>
    <w:rsid w:val="00676FA3"/>
    <w:rsid w:val="00680CC6"/>
    <w:rsid w:val="00682D3B"/>
    <w:rsid w:val="0068547F"/>
    <w:rsid w:val="00685DDA"/>
    <w:rsid w:val="00685E6D"/>
    <w:rsid w:val="00685F07"/>
    <w:rsid w:val="00691493"/>
    <w:rsid w:val="00691904"/>
    <w:rsid w:val="00691B00"/>
    <w:rsid w:val="0069200A"/>
    <w:rsid w:val="00692B6D"/>
    <w:rsid w:val="00693898"/>
    <w:rsid w:val="00693CBD"/>
    <w:rsid w:val="00694A86"/>
    <w:rsid w:val="00694AB9"/>
    <w:rsid w:val="00694B05"/>
    <w:rsid w:val="0069547C"/>
    <w:rsid w:val="00697EAB"/>
    <w:rsid w:val="006A042A"/>
    <w:rsid w:val="006A1484"/>
    <w:rsid w:val="006A1548"/>
    <w:rsid w:val="006A1A00"/>
    <w:rsid w:val="006A1CA3"/>
    <w:rsid w:val="006A21B6"/>
    <w:rsid w:val="006A43C5"/>
    <w:rsid w:val="006A58FC"/>
    <w:rsid w:val="006A6299"/>
    <w:rsid w:val="006A67D2"/>
    <w:rsid w:val="006A78DE"/>
    <w:rsid w:val="006B0E85"/>
    <w:rsid w:val="006B2444"/>
    <w:rsid w:val="006B26C6"/>
    <w:rsid w:val="006B457D"/>
    <w:rsid w:val="006B554C"/>
    <w:rsid w:val="006B72EC"/>
    <w:rsid w:val="006B7637"/>
    <w:rsid w:val="006C004B"/>
    <w:rsid w:val="006C35C7"/>
    <w:rsid w:val="006C5715"/>
    <w:rsid w:val="006C57B7"/>
    <w:rsid w:val="006C6730"/>
    <w:rsid w:val="006C70DC"/>
    <w:rsid w:val="006C7FD4"/>
    <w:rsid w:val="006D359F"/>
    <w:rsid w:val="006D7063"/>
    <w:rsid w:val="006D790F"/>
    <w:rsid w:val="006E08CC"/>
    <w:rsid w:val="006E0FE7"/>
    <w:rsid w:val="006E18E6"/>
    <w:rsid w:val="006E25B4"/>
    <w:rsid w:val="006E27E5"/>
    <w:rsid w:val="006E4BC7"/>
    <w:rsid w:val="006E56AC"/>
    <w:rsid w:val="006E6406"/>
    <w:rsid w:val="006F126B"/>
    <w:rsid w:val="006F1469"/>
    <w:rsid w:val="006F18FD"/>
    <w:rsid w:val="006F193A"/>
    <w:rsid w:val="006F2222"/>
    <w:rsid w:val="006F3072"/>
    <w:rsid w:val="006F56DD"/>
    <w:rsid w:val="006F6545"/>
    <w:rsid w:val="006F6B5E"/>
    <w:rsid w:val="006F7B50"/>
    <w:rsid w:val="007017B4"/>
    <w:rsid w:val="00703509"/>
    <w:rsid w:val="007042B9"/>
    <w:rsid w:val="00706777"/>
    <w:rsid w:val="007115A0"/>
    <w:rsid w:val="007118AE"/>
    <w:rsid w:val="00711A30"/>
    <w:rsid w:val="00711F49"/>
    <w:rsid w:val="007127AD"/>
    <w:rsid w:val="00712808"/>
    <w:rsid w:val="0071481A"/>
    <w:rsid w:val="00714A3F"/>
    <w:rsid w:val="007157E8"/>
    <w:rsid w:val="00716B73"/>
    <w:rsid w:val="00716CD0"/>
    <w:rsid w:val="00717FB4"/>
    <w:rsid w:val="00721412"/>
    <w:rsid w:val="00721C2C"/>
    <w:rsid w:val="00721DA7"/>
    <w:rsid w:val="00722C99"/>
    <w:rsid w:val="00723AA0"/>
    <w:rsid w:val="00724E42"/>
    <w:rsid w:val="00725681"/>
    <w:rsid w:val="007275D4"/>
    <w:rsid w:val="00727D35"/>
    <w:rsid w:val="00730F1E"/>
    <w:rsid w:val="00731499"/>
    <w:rsid w:val="00731C5B"/>
    <w:rsid w:val="00731E1A"/>
    <w:rsid w:val="00732CE2"/>
    <w:rsid w:val="007346B1"/>
    <w:rsid w:val="00735894"/>
    <w:rsid w:val="00737BAF"/>
    <w:rsid w:val="0074001A"/>
    <w:rsid w:val="00742010"/>
    <w:rsid w:val="00743AE2"/>
    <w:rsid w:val="00744CB1"/>
    <w:rsid w:val="00745460"/>
    <w:rsid w:val="00746E10"/>
    <w:rsid w:val="00750D06"/>
    <w:rsid w:val="00751153"/>
    <w:rsid w:val="00752786"/>
    <w:rsid w:val="0075461C"/>
    <w:rsid w:val="00754844"/>
    <w:rsid w:val="00755C69"/>
    <w:rsid w:val="0075686A"/>
    <w:rsid w:val="00756B3F"/>
    <w:rsid w:val="00756BA6"/>
    <w:rsid w:val="00757172"/>
    <w:rsid w:val="007574F8"/>
    <w:rsid w:val="007632FF"/>
    <w:rsid w:val="00765001"/>
    <w:rsid w:val="007655EA"/>
    <w:rsid w:val="0076794B"/>
    <w:rsid w:val="0077074B"/>
    <w:rsid w:val="00770E26"/>
    <w:rsid w:val="00773685"/>
    <w:rsid w:val="007740EE"/>
    <w:rsid w:val="007747DD"/>
    <w:rsid w:val="0077546F"/>
    <w:rsid w:val="00775A5F"/>
    <w:rsid w:val="00777A89"/>
    <w:rsid w:val="00780156"/>
    <w:rsid w:val="007837BC"/>
    <w:rsid w:val="00784682"/>
    <w:rsid w:val="00790702"/>
    <w:rsid w:val="00790E88"/>
    <w:rsid w:val="00791E7A"/>
    <w:rsid w:val="007934B7"/>
    <w:rsid w:val="00793C26"/>
    <w:rsid w:val="007945B5"/>
    <w:rsid w:val="00795324"/>
    <w:rsid w:val="007958AB"/>
    <w:rsid w:val="0079620A"/>
    <w:rsid w:val="007A01CA"/>
    <w:rsid w:val="007A1D1A"/>
    <w:rsid w:val="007A2EA4"/>
    <w:rsid w:val="007A6BB0"/>
    <w:rsid w:val="007A7041"/>
    <w:rsid w:val="007A73F5"/>
    <w:rsid w:val="007B11F7"/>
    <w:rsid w:val="007B22F5"/>
    <w:rsid w:val="007B29A2"/>
    <w:rsid w:val="007B3E49"/>
    <w:rsid w:val="007B5917"/>
    <w:rsid w:val="007B74FC"/>
    <w:rsid w:val="007C0CF8"/>
    <w:rsid w:val="007C33A9"/>
    <w:rsid w:val="007C33BF"/>
    <w:rsid w:val="007C3AC5"/>
    <w:rsid w:val="007C3FB0"/>
    <w:rsid w:val="007C4022"/>
    <w:rsid w:val="007C6631"/>
    <w:rsid w:val="007D013D"/>
    <w:rsid w:val="007D21BB"/>
    <w:rsid w:val="007D30BA"/>
    <w:rsid w:val="007D454A"/>
    <w:rsid w:val="007D4F79"/>
    <w:rsid w:val="007D7C1A"/>
    <w:rsid w:val="007E092A"/>
    <w:rsid w:val="007E09BD"/>
    <w:rsid w:val="007E334D"/>
    <w:rsid w:val="007E4820"/>
    <w:rsid w:val="007E4926"/>
    <w:rsid w:val="007E6F4B"/>
    <w:rsid w:val="007E7FCC"/>
    <w:rsid w:val="007F3892"/>
    <w:rsid w:val="007F3906"/>
    <w:rsid w:val="007F7FAC"/>
    <w:rsid w:val="00800420"/>
    <w:rsid w:val="0080080C"/>
    <w:rsid w:val="0080084B"/>
    <w:rsid w:val="008015D5"/>
    <w:rsid w:val="008017D5"/>
    <w:rsid w:val="00801D89"/>
    <w:rsid w:val="00802734"/>
    <w:rsid w:val="00805C38"/>
    <w:rsid w:val="00806F3E"/>
    <w:rsid w:val="00806FE9"/>
    <w:rsid w:val="008074EF"/>
    <w:rsid w:val="00807A41"/>
    <w:rsid w:val="00807E03"/>
    <w:rsid w:val="0081197B"/>
    <w:rsid w:val="00813027"/>
    <w:rsid w:val="00813413"/>
    <w:rsid w:val="008146C1"/>
    <w:rsid w:val="00815015"/>
    <w:rsid w:val="008157FA"/>
    <w:rsid w:val="00816335"/>
    <w:rsid w:val="008167F1"/>
    <w:rsid w:val="00817703"/>
    <w:rsid w:val="008214FC"/>
    <w:rsid w:val="00821F10"/>
    <w:rsid w:val="008226ED"/>
    <w:rsid w:val="008237E6"/>
    <w:rsid w:val="00823D1D"/>
    <w:rsid w:val="0082499C"/>
    <w:rsid w:val="008271AA"/>
    <w:rsid w:val="00827EC5"/>
    <w:rsid w:val="00827EFC"/>
    <w:rsid w:val="00831352"/>
    <w:rsid w:val="00834663"/>
    <w:rsid w:val="0083629E"/>
    <w:rsid w:val="008420CA"/>
    <w:rsid w:val="00842565"/>
    <w:rsid w:val="00844296"/>
    <w:rsid w:val="0084461F"/>
    <w:rsid w:val="008473DF"/>
    <w:rsid w:val="00847724"/>
    <w:rsid w:val="00851A61"/>
    <w:rsid w:val="008524B4"/>
    <w:rsid w:val="00853D15"/>
    <w:rsid w:val="00855A46"/>
    <w:rsid w:val="00856139"/>
    <w:rsid w:val="008609E1"/>
    <w:rsid w:val="00861ECB"/>
    <w:rsid w:val="00862611"/>
    <w:rsid w:val="008634F1"/>
    <w:rsid w:val="008646C8"/>
    <w:rsid w:val="008653C5"/>
    <w:rsid w:val="00865E30"/>
    <w:rsid w:val="00873A55"/>
    <w:rsid w:val="0087521C"/>
    <w:rsid w:val="00880C4B"/>
    <w:rsid w:val="00880C74"/>
    <w:rsid w:val="008819D1"/>
    <w:rsid w:val="00882361"/>
    <w:rsid w:val="0088343E"/>
    <w:rsid w:val="00883662"/>
    <w:rsid w:val="008843DA"/>
    <w:rsid w:val="00885750"/>
    <w:rsid w:val="00887697"/>
    <w:rsid w:val="008902B0"/>
    <w:rsid w:val="00890475"/>
    <w:rsid w:val="00890AF7"/>
    <w:rsid w:val="008924C8"/>
    <w:rsid w:val="008928FE"/>
    <w:rsid w:val="008953DC"/>
    <w:rsid w:val="00897DE0"/>
    <w:rsid w:val="008A0A54"/>
    <w:rsid w:val="008A1529"/>
    <w:rsid w:val="008A1C40"/>
    <w:rsid w:val="008A3369"/>
    <w:rsid w:val="008A4E4A"/>
    <w:rsid w:val="008A4ED6"/>
    <w:rsid w:val="008A689C"/>
    <w:rsid w:val="008A7F35"/>
    <w:rsid w:val="008B0F5C"/>
    <w:rsid w:val="008B114E"/>
    <w:rsid w:val="008B142E"/>
    <w:rsid w:val="008B3447"/>
    <w:rsid w:val="008B6455"/>
    <w:rsid w:val="008B6704"/>
    <w:rsid w:val="008B6A87"/>
    <w:rsid w:val="008C027A"/>
    <w:rsid w:val="008C1383"/>
    <w:rsid w:val="008C38CE"/>
    <w:rsid w:val="008C4938"/>
    <w:rsid w:val="008C51E8"/>
    <w:rsid w:val="008C596C"/>
    <w:rsid w:val="008C5E8C"/>
    <w:rsid w:val="008D001E"/>
    <w:rsid w:val="008D09D4"/>
    <w:rsid w:val="008D28B7"/>
    <w:rsid w:val="008D3151"/>
    <w:rsid w:val="008D371B"/>
    <w:rsid w:val="008D3AB8"/>
    <w:rsid w:val="008D4E06"/>
    <w:rsid w:val="008D51AF"/>
    <w:rsid w:val="008D5229"/>
    <w:rsid w:val="008D5510"/>
    <w:rsid w:val="008D6D4A"/>
    <w:rsid w:val="008D6F88"/>
    <w:rsid w:val="008D7150"/>
    <w:rsid w:val="008E035D"/>
    <w:rsid w:val="008E119C"/>
    <w:rsid w:val="008E2319"/>
    <w:rsid w:val="008E3D87"/>
    <w:rsid w:val="008E46D3"/>
    <w:rsid w:val="008E4CDB"/>
    <w:rsid w:val="008E5E6B"/>
    <w:rsid w:val="008E6E01"/>
    <w:rsid w:val="008E7C54"/>
    <w:rsid w:val="008E7DB8"/>
    <w:rsid w:val="008E7FDA"/>
    <w:rsid w:val="008F1A72"/>
    <w:rsid w:val="008F4927"/>
    <w:rsid w:val="008F5864"/>
    <w:rsid w:val="008F6243"/>
    <w:rsid w:val="008F684E"/>
    <w:rsid w:val="008F71F4"/>
    <w:rsid w:val="008F7800"/>
    <w:rsid w:val="00900229"/>
    <w:rsid w:val="00900E51"/>
    <w:rsid w:val="00902FA6"/>
    <w:rsid w:val="00903642"/>
    <w:rsid w:val="009049AA"/>
    <w:rsid w:val="00905089"/>
    <w:rsid w:val="00905DE9"/>
    <w:rsid w:val="009120F4"/>
    <w:rsid w:val="00912238"/>
    <w:rsid w:val="009123BF"/>
    <w:rsid w:val="00916091"/>
    <w:rsid w:val="00917883"/>
    <w:rsid w:val="00920DE8"/>
    <w:rsid w:val="009210CF"/>
    <w:rsid w:val="009215C2"/>
    <w:rsid w:val="009234D6"/>
    <w:rsid w:val="0092361D"/>
    <w:rsid w:val="00924133"/>
    <w:rsid w:val="0092429C"/>
    <w:rsid w:val="00925821"/>
    <w:rsid w:val="00926200"/>
    <w:rsid w:val="00927D45"/>
    <w:rsid w:val="00927D55"/>
    <w:rsid w:val="00931FCC"/>
    <w:rsid w:val="0093247E"/>
    <w:rsid w:val="00932861"/>
    <w:rsid w:val="0093290D"/>
    <w:rsid w:val="00932FC0"/>
    <w:rsid w:val="009335AC"/>
    <w:rsid w:val="00933AFA"/>
    <w:rsid w:val="009351D7"/>
    <w:rsid w:val="009379CB"/>
    <w:rsid w:val="00940FCD"/>
    <w:rsid w:val="00942D81"/>
    <w:rsid w:val="00943C6D"/>
    <w:rsid w:val="00943DD7"/>
    <w:rsid w:val="009443EF"/>
    <w:rsid w:val="009452BF"/>
    <w:rsid w:val="00946AF7"/>
    <w:rsid w:val="00947DA1"/>
    <w:rsid w:val="00947DEA"/>
    <w:rsid w:val="0095147F"/>
    <w:rsid w:val="00952452"/>
    <w:rsid w:val="00952E3C"/>
    <w:rsid w:val="00953D81"/>
    <w:rsid w:val="00954BE3"/>
    <w:rsid w:val="0095520A"/>
    <w:rsid w:val="0095629D"/>
    <w:rsid w:val="0095652C"/>
    <w:rsid w:val="009565AD"/>
    <w:rsid w:val="009573BE"/>
    <w:rsid w:val="0096011B"/>
    <w:rsid w:val="00961834"/>
    <w:rsid w:val="00962445"/>
    <w:rsid w:val="00962E63"/>
    <w:rsid w:val="009630CE"/>
    <w:rsid w:val="009630D9"/>
    <w:rsid w:val="009639A5"/>
    <w:rsid w:val="0096468C"/>
    <w:rsid w:val="009657CC"/>
    <w:rsid w:val="009663A1"/>
    <w:rsid w:val="009737FC"/>
    <w:rsid w:val="009742E5"/>
    <w:rsid w:val="00974621"/>
    <w:rsid w:val="00980445"/>
    <w:rsid w:val="009808DE"/>
    <w:rsid w:val="00981452"/>
    <w:rsid w:val="009816E9"/>
    <w:rsid w:val="00984248"/>
    <w:rsid w:val="00984883"/>
    <w:rsid w:val="00986C84"/>
    <w:rsid w:val="00986F96"/>
    <w:rsid w:val="0098781D"/>
    <w:rsid w:val="00990929"/>
    <w:rsid w:val="00991796"/>
    <w:rsid w:val="00992C5A"/>
    <w:rsid w:val="00994215"/>
    <w:rsid w:val="00995B0A"/>
    <w:rsid w:val="00996ABE"/>
    <w:rsid w:val="009A10C2"/>
    <w:rsid w:val="009A24A0"/>
    <w:rsid w:val="009A2CEB"/>
    <w:rsid w:val="009A3A9F"/>
    <w:rsid w:val="009A5E01"/>
    <w:rsid w:val="009A6DC0"/>
    <w:rsid w:val="009B0798"/>
    <w:rsid w:val="009B1EF5"/>
    <w:rsid w:val="009B2894"/>
    <w:rsid w:val="009B4294"/>
    <w:rsid w:val="009B7452"/>
    <w:rsid w:val="009B7558"/>
    <w:rsid w:val="009B7705"/>
    <w:rsid w:val="009C0384"/>
    <w:rsid w:val="009C0405"/>
    <w:rsid w:val="009C0CEF"/>
    <w:rsid w:val="009C2F34"/>
    <w:rsid w:val="009C3290"/>
    <w:rsid w:val="009C354B"/>
    <w:rsid w:val="009C4649"/>
    <w:rsid w:val="009C4A74"/>
    <w:rsid w:val="009C643E"/>
    <w:rsid w:val="009C725D"/>
    <w:rsid w:val="009D3741"/>
    <w:rsid w:val="009D409D"/>
    <w:rsid w:val="009D5C76"/>
    <w:rsid w:val="009D69F2"/>
    <w:rsid w:val="009E012A"/>
    <w:rsid w:val="009E02F3"/>
    <w:rsid w:val="009E0468"/>
    <w:rsid w:val="009E36D7"/>
    <w:rsid w:val="009E3A62"/>
    <w:rsid w:val="009E4FE3"/>
    <w:rsid w:val="009E51EA"/>
    <w:rsid w:val="009E6B7D"/>
    <w:rsid w:val="009E7FC6"/>
    <w:rsid w:val="009F15F3"/>
    <w:rsid w:val="009F25FE"/>
    <w:rsid w:val="00A017EB"/>
    <w:rsid w:val="00A05222"/>
    <w:rsid w:val="00A05E8E"/>
    <w:rsid w:val="00A12DA0"/>
    <w:rsid w:val="00A13691"/>
    <w:rsid w:val="00A1564C"/>
    <w:rsid w:val="00A16480"/>
    <w:rsid w:val="00A16D5D"/>
    <w:rsid w:val="00A17E04"/>
    <w:rsid w:val="00A20647"/>
    <w:rsid w:val="00A2180D"/>
    <w:rsid w:val="00A21C3D"/>
    <w:rsid w:val="00A231E0"/>
    <w:rsid w:val="00A24013"/>
    <w:rsid w:val="00A250D8"/>
    <w:rsid w:val="00A303E4"/>
    <w:rsid w:val="00A31F51"/>
    <w:rsid w:val="00A3216D"/>
    <w:rsid w:val="00A332C8"/>
    <w:rsid w:val="00A35E21"/>
    <w:rsid w:val="00A35E55"/>
    <w:rsid w:val="00A367DD"/>
    <w:rsid w:val="00A36C27"/>
    <w:rsid w:val="00A42174"/>
    <w:rsid w:val="00A425CD"/>
    <w:rsid w:val="00A425F8"/>
    <w:rsid w:val="00A437BC"/>
    <w:rsid w:val="00A4675C"/>
    <w:rsid w:val="00A47DE6"/>
    <w:rsid w:val="00A509A0"/>
    <w:rsid w:val="00A51114"/>
    <w:rsid w:val="00A51793"/>
    <w:rsid w:val="00A520EF"/>
    <w:rsid w:val="00A551B3"/>
    <w:rsid w:val="00A64379"/>
    <w:rsid w:val="00A64439"/>
    <w:rsid w:val="00A64F1E"/>
    <w:rsid w:val="00A6579E"/>
    <w:rsid w:val="00A65F3F"/>
    <w:rsid w:val="00A676AC"/>
    <w:rsid w:val="00A71FD7"/>
    <w:rsid w:val="00A72157"/>
    <w:rsid w:val="00A731E8"/>
    <w:rsid w:val="00A73988"/>
    <w:rsid w:val="00A74162"/>
    <w:rsid w:val="00A741D6"/>
    <w:rsid w:val="00A7468A"/>
    <w:rsid w:val="00A74A8E"/>
    <w:rsid w:val="00A803B0"/>
    <w:rsid w:val="00A82791"/>
    <w:rsid w:val="00A8309E"/>
    <w:rsid w:val="00A83280"/>
    <w:rsid w:val="00A861B9"/>
    <w:rsid w:val="00A86793"/>
    <w:rsid w:val="00A92EEE"/>
    <w:rsid w:val="00A93BA7"/>
    <w:rsid w:val="00A9562B"/>
    <w:rsid w:val="00A95EE4"/>
    <w:rsid w:val="00A96367"/>
    <w:rsid w:val="00A96C74"/>
    <w:rsid w:val="00A96D65"/>
    <w:rsid w:val="00AA2254"/>
    <w:rsid w:val="00AA3C94"/>
    <w:rsid w:val="00AA66FA"/>
    <w:rsid w:val="00AA7232"/>
    <w:rsid w:val="00AA77ED"/>
    <w:rsid w:val="00AA78DC"/>
    <w:rsid w:val="00AB0324"/>
    <w:rsid w:val="00AB0F87"/>
    <w:rsid w:val="00AB15D5"/>
    <w:rsid w:val="00AB2B4E"/>
    <w:rsid w:val="00AB3F60"/>
    <w:rsid w:val="00AB48BA"/>
    <w:rsid w:val="00AB4BA3"/>
    <w:rsid w:val="00AB4BDB"/>
    <w:rsid w:val="00AB6895"/>
    <w:rsid w:val="00AC0488"/>
    <w:rsid w:val="00AC0DC2"/>
    <w:rsid w:val="00AC0DF5"/>
    <w:rsid w:val="00AC4330"/>
    <w:rsid w:val="00AC4CF5"/>
    <w:rsid w:val="00AC4F5D"/>
    <w:rsid w:val="00AC5DA5"/>
    <w:rsid w:val="00AC6C97"/>
    <w:rsid w:val="00AC6E19"/>
    <w:rsid w:val="00AC7240"/>
    <w:rsid w:val="00AD0B38"/>
    <w:rsid w:val="00AD0D4D"/>
    <w:rsid w:val="00AD283F"/>
    <w:rsid w:val="00AD4556"/>
    <w:rsid w:val="00AD65FA"/>
    <w:rsid w:val="00AD660F"/>
    <w:rsid w:val="00AD6621"/>
    <w:rsid w:val="00AD6826"/>
    <w:rsid w:val="00AD6A4F"/>
    <w:rsid w:val="00AE068E"/>
    <w:rsid w:val="00AE1DDA"/>
    <w:rsid w:val="00AE2AA3"/>
    <w:rsid w:val="00AE2BCC"/>
    <w:rsid w:val="00AE36E0"/>
    <w:rsid w:val="00AE4597"/>
    <w:rsid w:val="00AF0C53"/>
    <w:rsid w:val="00AF3C25"/>
    <w:rsid w:val="00AF3CE7"/>
    <w:rsid w:val="00AF3D47"/>
    <w:rsid w:val="00AF4EC7"/>
    <w:rsid w:val="00AF5876"/>
    <w:rsid w:val="00B00BDE"/>
    <w:rsid w:val="00B032FB"/>
    <w:rsid w:val="00B03796"/>
    <w:rsid w:val="00B03DA5"/>
    <w:rsid w:val="00B0434B"/>
    <w:rsid w:val="00B05FCC"/>
    <w:rsid w:val="00B06ECE"/>
    <w:rsid w:val="00B07597"/>
    <w:rsid w:val="00B07D5D"/>
    <w:rsid w:val="00B104B5"/>
    <w:rsid w:val="00B10D04"/>
    <w:rsid w:val="00B10E12"/>
    <w:rsid w:val="00B10FCD"/>
    <w:rsid w:val="00B12681"/>
    <w:rsid w:val="00B127B5"/>
    <w:rsid w:val="00B12EDF"/>
    <w:rsid w:val="00B132EE"/>
    <w:rsid w:val="00B14FBC"/>
    <w:rsid w:val="00B15706"/>
    <w:rsid w:val="00B15A6E"/>
    <w:rsid w:val="00B16150"/>
    <w:rsid w:val="00B1635C"/>
    <w:rsid w:val="00B17174"/>
    <w:rsid w:val="00B20E8D"/>
    <w:rsid w:val="00B23C75"/>
    <w:rsid w:val="00B24274"/>
    <w:rsid w:val="00B2514E"/>
    <w:rsid w:val="00B266A8"/>
    <w:rsid w:val="00B27ACD"/>
    <w:rsid w:val="00B27D0D"/>
    <w:rsid w:val="00B3047C"/>
    <w:rsid w:val="00B306B1"/>
    <w:rsid w:val="00B309BC"/>
    <w:rsid w:val="00B31E14"/>
    <w:rsid w:val="00B31FC6"/>
    <w:rsid w:val="00B324D7"/>
    <w:rsid w:val="00B3397D"/>
    <w:rsid w:val="00B34CC7"/>
    <w:rsid w:val="00B356EC"/>
    <w:rsid w:val="00B35AF7"/>
    <w:rsid w:val="00B37C1E"/>
    <w:rsid w:val="00B37D2B"/>
    <w:rsid w:val="00B40C32"/>
    <w:rsid w:val="00B43497"/>
    <w:rsid w:val="00B43852"/>
    <w:rsid w:val="00B4488F"/>
    <w:rsid w:val="00B44EEE"/>
    <w:rsid w:val="00B4542A"/>
    <w:rsid w:val="00B51BAF"/>
    <w:rsid w:val="00B52832"/>
    <w:rsid w:val="00B528D5"/>
    <w:rsid w:val="00B52EA2"/>
    <w:rsid w:val="00B55782"/>
    <w:rsid w:val="00B5596A"/>
    <w:rsid w:val="00B576CA"/>
    <w:rsid w:val="00B6142E"/>
    <w:rsid w:val="00B61564"/>
    <w:rsid w:val="00B639AF"/>
    <w:rsid w:val="00B65434"/>
    <w:rsid w:val="00B66732"/>
    <w:rsid w:val="00B66E97"/>
    <w:rsid w:val="00B677AE"/>
    <w:rsid w:val="00B67E35"/>
    <w:rsid w:val="00B7158B"/>
    <w:rsid w:val="00B71696"/>
    <w:rsid w:val="00B71E3E"/>
    <w:rsid w:val="00B71E95"/>
    <w:rsid w:val="00B723AD"/>
    <w:rsid w:val="00B72689"/>
    <w:rsid w:val="00B73732"/>
    <w:rsid w:val="00B73AA5"/>
    <w:rsid w:val="00B75CAF"/>
    <w:rsid w:val="00B76FBC"/>
    <w:rsid w:val="00B81A09"/>
    <w:rsid w:val="00B81A23"/>
    <w:rsid w:val="00B820ED"/>
    <w:rsid w:val="00B82485"/>
    <w:rsid w:val="00B8350F"/>
    <w:rsid w:val="00B83E3E"/>
    <w:rsid w:val="00B840AE"/>
    <w:rsid w:val="00B841F0"/>
    <w:rsid w:val="00B913D8"/>
    <w:rsid w:val="00B91BF9"/>
    <w:rsid w:val="00B925F8"/>
    <w:rsid w:val="00B93471"/>
    <w:rsid w:val="00B934B4"/>
    <w:rsid w:val="00B934CA"/>
    <w:rsid w:val="00B93BCB"/>
    <w:rsid w:val="00B97031"/>
    <w:rsid w:val="00B97ABD"/>
    <w:rsid w:val="00B97BEA"/>
    <w:rsid w:val="00BA07E9"/>
    <w:rsid w:val="00BA1D8C"/>
    <w:rsid w:val="00BA395A"/>
    <w:rsid w:val="00BA4140"/>
    <w:rsid w:val="00BA6170"/>
    <w:rsid w:val="00BB02EB"/>
    <w:rsid w:val="00BB40F4"/>
    <w:rsid w:val="00BB4520"/>
    <w:rsid w:val="00BB678F"/>
    <w:rsid w:val="00BB6DD6"/>
    <w:rsid w:val="00BC0D90"/>
    <w:rsid w:val="00BC1642"/>
    <w:rsid w:val="00BC2B76"/>
    <w:rsid w:val="00BC67E4"/>
    <w:rsid w:val="00BC69C5"/>
    <w:rsid w:val="00BD0099"/>
    <w:rsid w:val="00BD1018"/>
    <w:rsid w:val="00BD214C"/>
    <w:rsid w:val="00BD2F07"/>
    <w:rsid w:val="00BD3112"/>
    <w:rsid w:val="00BD5B65"/>
    <w:rsid w:val="00BD5EED"/>
    <w:rsid w:val="00BD611D"/>
    <w:rsid w:val="00BD6B3A"/>
    <w:rsid w:val="00BD6E14"/>
    <w:rsid w:val="00BE153C"/>
    <w:rsid w:val="00BE1F2D"/>
    <w:rsid w:val="00BE384A"/>
    <w:rsid w:val="00BE433A"/>
    <w:rsid w:val="00BE54EB"/>
    <w:rsid w:val="00BE5CB0"/>
    <w:rsid w:val="00BE7EE1"/>
    <w:rsid w:val="00BF13A2"/>
    <w:rsid w:val="00BF178F"/>
    <w:rsid w:val="00BF2782"/>
    <w:rsid w:val="00BF29D3"/>
    <w:rsid w:val="00BF2C69"/>
    <w:rsid w:val="00BF48A2"/>
    <w:rsid w:val="00BF4CF2"/>
    <w:rsid w:val="00BF5F97"/>
    <w:rsid w:val="00BF7E9F"/>
    <w:rsid w:val="00BF7FCA"/>
    <w:rsid w:val="00C0080B"/>
    <w:rsid w:val="00C011FC"/>
    <w:rsid w:val="00C0421E"/>
    <w:rsid w:val="00C04949"/>
    <w:rsid w:val="00C04D39"/>
    <w:rsid w:val="00C1038D"/>
    <w:rsid w:val="00C105BE"/>
    <w:rsid w:val="00C1087F"/>
    <w:rsid w:val="00C11488"/>
    <w:rsid w:val="00C13386"/>
    <w:rsid w:val="00C13A6B"/>
    <w:rsid w:val="00C14048"/>
    <w:rsid w:val="00C14567"/>
    <w:rsid w:val="00C1631A"/>
    <w:rsid w:val="00C16578"/>
    <w:rsid w:val="00C17438"/>
    <w:rsid w:val="00C17BD2"/>
    <w:rsid w:val="00C2120F"/>
    <w:rsid w:val="00C22BA7"/>
    <w:rsid w:val="00C22F2C"/>
    <w:rsid w:val="00C250BF"/>
    <w:rsid w:val="00C27955"/>
    <w:rsid w:val="00C3227F"/>
    <w:rsid w:val="00C32920"/>
    <w:rsid w:val="00C33061"/>
    <w:rsid w:val="00C35B61"/>
    <w:rsid w:val="00C3758E"/>
    <w:rsid w:val="00C402FE"/>
    <w:rsid w:val="00C41D83"/>
    <w:rsid w:val="00C445F5"/>
    <w:rsid w:val="00C44B12"/>
    <w:rsid w:val="00C44FEA"/>
    <w:rsid w:val="00C4537A"/>
    <w:rsid w:val="00C4648A"/>
    <w:rsid w:val="00C46D23"/>
    <w:rsid w:val="00C472A6"/>
    <w:rsid w:val="00C50950"/>
    <w:rsid w:val="00C50CEF"/>
    <w:rsid w:val="00C51EE6"/>
    <w:rsid w:val="00C52045"/>
    <w:rsid w:val="00C53C7B"/>
    <w:rsid w:val="00C547E8"/>
    <w:rsid w:val="00C554FF"/>
    <w:rsid w:val="00C57455"/>
    <w:rsid w:val="00C5772B"/>
    <w:rsid w:val="00C60151"/>
    <w:rsid w:val="00C61558"/>
    <w:rsid w:val="00C64929"/>
    <w:rsid w:val="00C663BD"/>
    <w:rsid w:val="00C667D5"/>
    <w:rsid w:val="00C70039"/>
    <w:rsid w:val="00C71169"/>
    <w:rsid w:val="00C73909"/>
    <w:rsid w:val="00C7449E"/>
    <w:rsid w:val="00C75D04"/>
    <w:rsid w:val="00C80ED0"/>
    <w:rsid w:val="00C81269"/>
    <w:rsid w:val="00C81351"/>
    <w:rsid w:val="00C828AA"/>
    <w:rsid w:val="00C82DD5"/>
    <w:rsid w:val="00C82E78"/>
    <w:rsid w:val="00C8389D"/>
    <w:rsid w:val="00C8423D"/>
    <w:rsid w:val="00C84378"/>
    <w:rsid w:val="00C84C86"/>
    <w:rsid w:val="00C853CA"/>
    <w:rsid w:val="00C86431"/>
    <w:rsid w:val="00C86FD4"/>
    <w:rsid w:val="00C91A3E"/>
    <w:rsid w:val="00C934D4"/>
    <w:rsid w:val="00C95517"/>
    <w:rsid w:val="00C95A0B"/>
    <w:rsid w:val="00C95B58"/>
    <w:rsid w:val="00C973EF"/>
    <w:rsid w:val="00CA0961"/>
    <w:rsid w:val="00CA0C04"/>
    <w:rsid w:val="00CA1580"/>
    <w:rsid w:val="00CA1691"/>
    <w:rsid w:val="00CA38FD"/>
    <w:rsid w:val="00CA76CC"/>
    <w:rsid w:val="00CB0294"/>
    <w:rsid w:val="00CB33A4"/>
    <w:rsid w:val="00CB43D3"/>
    <w:rsid w:val="00CB5EAA"/>
    <w:rsid w:val="00CB626A"/>
    <w:rsid w:val="00CB715E"/>
    <w:rsid w:val="00CC0493"/>
    <w:rsid w:val="00CC2A42"/>
    <w:rsid w:val="00CC2EDC"/>
    <w:rsid w:val="00CC3570"/>
    <w:rsid w:val="00CC451A"/>
    <w:rsid w:val="00CC46E9"/>
    <w:rsid w:val="00CC53FF"/>
    <w:rsid w:val="00CD2BB2"/>
    <w:rsid w:val="00CD3B6E"/>
    <w:rsid w:val="00CD4282"/>
    <w:rsid w:val="00CD57EE"/>
    <w:rsid w:val="00CD5912"/>
    <w:rsid w:val="00CD7E9F"/>
    <w:rsid w:val="00CDA060"/>
    <w:rsid w:val="00CE0652"/>
    <w:rsid w:val="00CE069E"/>
    <w:rsid w:val="00CE62F4"/>
    <w:rsid w:val="00CE6953"/>
    <w:rsid w:val="00CF0637"/>
    <w:rsid w:val="00CF176E"/>
    <w:rsid w:val="00CF3576"/>
    <w:rsid w:val="00CF4A09"/>
    <w:rsid w:val="00CF4A5E"/>
    <w:rsid w:val="00CF6CBB"/>
    <w:rsid w:val="00D029FD"/>
    <w:rsid w:val="00D02CDB"/>
    <w:rsid w:val="00D03C00"/>
    <w:rsid w:val="00D044CD"/>
    <w:rsid w:val="00D048C1"/>
    <w:rsid w:val="00D060DA"/>
    <w:rsid w:val="00D07ADE"/>
    <w:rsid w:val="00D10DC9"/>
    <w:rsid w:val="00D11757"/>
    <w:rsid w:val="00D12E05"/>
    <w:rsid w:val="00D12F1C"/>
    <w:rsid w:val="00D12F9B"/>
    <w:rsid w:val="00D15019"/>
    <w:rsid w:val="00D1620D"/>
    <w:rsid w:val="00D170CD"/>
    <w:rsid w:val="00D17D2E"/>
    <w:rsid w:val="00D2242A"/>
    <w:rsid w:val="00D2340B"/>
    <w:rsid w:val="00D23558"/>
    <w:rsid w:val="00D23DC0"/>
    <w:rsid w:val="00D24605"/>
    <w:rsid w:val="00D26599"/>
    <w:rsid w:val="00D26C01"/>
    <w:rsid w:val="00D2768A"/>
    <w:rsid w:val="00D31D1E"/>
    <w:rsid w:val="00D32C08"/>
    <w:rsid w:val="00D32E86"/>
    <w:rsid w:val="00D32FAD"/>
    <w:rsid w:val="00D3317B"/>
    <w:rsid w:val="00D33D5D"/>
    <w:rsid w:val="00D34160"/>
    <w:rsid w:val="00D34249"/>
    <w:rsid w:val="00D35DC0"/>
    <w:rsid w:val="00D36AA9"/>
    <w:rsid w:val="00D36D45"/>
    <w:rsid w:val="00D409E3"/>
    <w:rsid w:val="00D420B0"/>
    <w:rsid w:val="00D42936"/>
    <w:rsid w:val="00D45D2D"/>
    <w:rsid w:val="00D46B58"/>
    <w:rsid w:val="00D46F12"/>
    <w:rsid w:val="00D47586"/>
    <w:rsid w:val="00D47D03"/>
    <w:rsid w:val="00D50F30"/>
    <w:rsid w:val="00D53B9E"/>
    <w:rsid w:val="00D553E0"/>
    <w:rsid w:val="00D55A04"/>
    <w:rsid w:val="00D56980"/>
    <w:rsid w:val="00D573E7"/>
    <w:rsid w:val="00D62634"/>
    <w:rsid w:val="00D63A53"/>
    <w:rsid w:val="00D644EE"/>
    <w:rsid w:val="00D6488E"/>
    <w:rsid w:val="00D64C11"/>
    <w:rsid w:val="00D670B7"/>
    <w:rsid w:val="00D67E7E"/>
    <w:rsid w:val="00D67FA1"/>
    <w:rsid w:val="00D67FD9"/>
    <w:rsid w:val="00D70242"/>
    <w:rsid w:val="00D703DE"/>
    <w:rsid w:val="00D70A3C"/>
    <w:rsid w:val="00D71293"/>
    <w:rsid w:val="00D71CB9"/>
    <w:rsid w:val="00D732DE"/>
    <w:rsid w:val="00D75C4E"/>
    <w:rsid w:val="00D81303"/>
    <w:rsid w:val="00D814BF"/>
    <w:rsid w:val="00D81C53"/>
    <w:rsid w:val="00D8366D"/>
    <w:rsid w:val="00D83A0C"/>
    <w:rsid w:val="00D83C0F"/>
    <w:rsid w:val="00D840CE"/>
    <w:rsid w:val="00D84278"/>
    <w:rsid w:val="00D86354"/>
    <w:rsid w:val="00D867E7"/>
    <w:rsid w:val="00D90EB6"/>
    <w:rsid w:val="00D91175"/>
    <w:rsid w:val="00D91FAD"/>
    <w:rsid w:val="00D930D2"/>
    <w:rsid w:val="00D933E0"/>
    <w:rsid w:val="00D9375C"/>
    <w:rsid w:val="00D93972"/>
    <w:rsid w:val="00D95999"/>
    <w:rsid w:val="00DA0A68"/>
    <w:rsid w:val="00DA29D8"/>
    <w:rsid w:val="00DA2ACE"/>
    <w:rsid w:val="00DA49F5"/>
    <w:rsid w:val="00DA4E39"/>
    <w:rsid w:val="00DA533F"/>
    <w:rsid w:val="00DA5D56"/>
    <w:rsid w:val="00DB27A3"/>
    <w:rsid w:val="00DB2D64"/>
    <w:rsid w:val="00DB4853"/>
    <w:rsid w:val="00DB4870"/>
    <w:rsid w:val="00DB5383"/>
    <w:rsid w:val="00DB69D2"/>
    <w:rsid w:val="00DC018E"/>
    <w:rsid w:val="00DC037F"/>
    <w:rsid w:val="00DC063B"/>
    <w:rsid w:val="00DC0A28"/>
    <w:rsid w:val="00DC1E6D"/>
    <w:rsid w:val="00DC26A7"/>
    <w:rsid w:val="00DC2EC9"/>
    <w:rsid w:val="00DC2FF3"/>
    <w:rsid w:val="00DC3710"/>
    <w:rsid w:val="00DC68FB"/>
    <w:rsid w:val="00DC6B9C"/>
    <w:rsid w:val="00DD0A32"/>
    <w:rsid w:val="00DD1FBA"/>
    <w:rsid w:val="00DD240A"/>
    <w:rsid w:val="00DD4AEC"/>
    <w:rsid w:val="00DD57C4"/>
    <w:rsid w:val="00DD5C00"/>
    <w:rsid w:val="00DD621A"/>
    <w:rsid w:val="00DE065C"/>
    <w:rsid w:val="00DE1B42"/>
    <w:rsid w:val="00DE2211"/>
    <w:rsid w:val="00DE75EA"/>
    <w:rsid w:val="00DE7941"/>
    <w:rsid w:val="00DE7BC8"/>
    <w:rsid w:val="00DF141C"/>
    <w:rsid w:val="00DF28BC"/>
    <w:rsid w:val="00DF345A"/>
    <w:rsid w:val="00DF538A"/>
    <w:rsid w:val="00DF573A"/>
    <w:rsid w:val="00DF5ACE"/>
    <w:rsid w:val="00E029A6"/>
    <w:rsid w:val="00E05A86"/>
    <w:rsid w:val="00E07E2C"/>
    <w:rsid w:val="00E07FA1"/>
    <w:rsid w:val="00E1109F"/>
    <w:rsid w:val="00E11A7D"/>
    <w:rsid w:val="00E134FC"/>
    <w:rsid w:val="00E14BE0"/>
    <w:rsid w:val="00E14DC0"/>
    <w:rsid w:val="00E22137"/>
    <w:rsid w:val="00E22725"/>
    <w:rsid w:val="00E23998"/>
    <w:rsid w:val="00E26FC0"/>
    <w:rsid w:val="00E2720C"/>
    <w:rsid w:val="00E27A15"/>
    <w:rsid w:val="00E306AF"/>
    <w:rsid w:val="00E31A8A"/>
    <w:rsid w:val="00E330EE"/>
    <w:rsid w:val="00E33846"/>
    <w:rsid w:val="00E33FD8"/>
    <w:rsid w:val="00E34CE8"/>
    <w:rsid w:val="00E355A9"/>
    <w:rsid w:val="00E35CDD"/>
    <w:rsid w:val="00E40336"/>
    <w:rsid w:val="00E4047B"/>
    <w:rsid w:val="00E40505"/>
    <w:rsid w:val="00E466C1"/>
    <w:rsid w:val="00E503B5"/>
    <w:rsid w:val="00E5042A"/>
    <w:rsid w:val="00E5066A"/>
    <w:rsid w:val="00E5202B"/>
    <w:rsid w:val="00E524F5"/>
    <w:rsid w:val="00E52CD6"/>
    <w:rsid w:val="00E53F3A"/>
    <w:rsid w:val="00E55CD8"/>
    <w:rsid w:val="00E5617B"/>
    <w:rsid w:val="00E569F8"/>
    <w:rsid w:val="00E61E3F"/>
    <w:rsid w:val="00E656C0"/>
    <w:rsid w:val="00E65D95"/>
    <w:rsid w:val="00E671EF"/>
    <w:rsid w:val="00E6792E"/>
    <w:rsid w:val="00E67E5B"/>
    <w:rsid w:val="00E717EC"/>
    <w:rsid w:val="00E724DD"/>
    <w:rsid w:val="00E7371D"/>
    <w:rsid w:val="00E7431C"/>
    <w:rsid w:val="00E74BA5"/>
    <w:rsid w:val="00E76129"/>
    <w:rsid w:val="00E77347"/>
    <w:rsid w:val="00E7741B"/>
    <w:rsid w:val="00E81831"/>
    <w:rsid w:val="00E8336F"/>
    <w:rsid w:val="00E834F8"/>
    <w:rsid w:val="00E8381D"/>
    <w:rsid w:val="00E84678"/>
    <w:rsid w:val="00E848E6"/>
    <w:rsid w:val="00E86487"/>
    <w:rsid w:val="00E9018B"/>
    <w:rsid w:val="00E904EA"/>
    <w:rsid w:val="00E91D2C"/>
    <w:rsid w:val="00E92F39"/>
    <w:rsid w:val="00E93173"/>
    <w:rsid w:val="00E95E6A"/>
    <w:rsid w:val="00EA08B2"/>
    <w:rsid w:val="00EA2E60"/>
    <w:rsid w:val="00EA3B29"/>
    <w:rsid w:val="00EA4486"/>
    <w:rsid w:val="00EA44B5"/>
    <w:rsid w:val="00EA5290"/>
    <w:rsid w:val="00EA6AF7"/>
    <w:rsid w:val="00EB26D0"/>
    <w:rsid w:val="00EB2E86"/>
    <w:rsid w:val="00EB300E"/>
    <w:rsid w:val="00EB47D4"/>
    <w:rsid w:val="00EB5F63"/>
    <w:rsid w:val="00EB5FEF"/>
    <w:rsid w:val="00EB606F"/>
    <w:rsid w:val="00EB6110"/>
    <w:rsid w:val="00EC0A1B"/>
    <w:rsid w:val="00EC1867"/>
    <w:rsid w:val="00EC2044"/>
    <w:rsid w:val="00EC2ABB"/>
    <w:rsid w:val="00EC4C99"/>
    <w:rsid w:val="00EC5160"/>
    <w:rsid w:val="00EC5880"/>
    <w:rsid w:val="00EC643B"/>
    <w:rsid w:val="00EC6CB5"/>
    <w:rsid w:val="00ED097A"/>
    <w:rsid w:val="00ED0F0C"/>
    <w:rsid w:val="00ED35FC"/>
    <w:rsid w:val="00ED44B2"/>
    <w:rsid w:val="00ED6323"/>
    <w:rsid w:val="00ED67BD"/>
    <w:rsid w:val="00ED6DFA"/>
    <w:rsid w:val="00EE3B8F"/>
    <w:rsid w:val="00EE3FCA"/>
    <w:rsid w:val="00EE55EF"/>
    <w:rsid w:val="00EE7401"/>
    <w:rsid w:val="00EF1861"/>
    <w:rsid w:val="00EF2075"/>
    <w:rsid w:val="00EF2136"/>
    <w:rsid w:val="00EF5CFC"/>
    <w:rsid w:val="00EF609D"/>
    <w:rsid w:val="00F00041"/>
    <w:rsid w:val="00F01D89"/>
    <w:rsid w:val="00F0235C"/>
    <w:rsid w:val="00F02C04"/>
    <w:rsid w:val="00F0308E"/>
    <w:rsid w:val="00F039AE"/>
    <w:rsid w:val="00F04E95"/>
    <w:rsid w:val="00F06086"/>
    <w:rsid w:val="00F068A8"/>
    <w:rsid w:val="00F069FF"/>
    <w:rsid w:val="00F06B05"/>
    <w:rsid w:val="00F07112"/>
    <w:rsid w:val="00F079B2"/>
    <w:rsid w:val="00F12C5E"/>
    <w:rsid w:val="00F131B2"/>
    <w:rsid w:val="00F14F67"/>
    <w:rsid w:val="00F154EB"/>
    <w:rsid w:val="00F1752B"/>
    <w:rsid w:val="00F2003D"/>
    <w:rsid w:val="00F20271"/>
    <w:rsid w:val="00F21B21"/>
    <w:rsid w:val="00F2292E"/>
    <w:rsid w:val="00F233D2"/>
    <w:rsid w:val="00F23899"/>
    <w:rsid w:val="00F25241"/>
    <w:rsid w:val="00F25713"/>
    <w:rsid w:val="00F25E7E"/>
    <w:rsid w:val="00F26057"/>
    <w:rsid w:val="00F273FF"/>
    <w:rsid w:val="00F27E31"/>
    <w:rsid w:val="00F302DD"/>
    <w:rsid w:val="00F32FF9"/>
    <w:rsid w:val="00F35EF8"/>
    <w:rsid w:val="00F36007"/>
    <w:rsid w:val="00F3745D"/>
    <w:rsid w:val="00F401F3"/>
    <w:rsid w:val="00F40B2E"/>
    <w:rsid w:val="00F40F59"/>
    <w:rsid w:val="00F424E5"/>
    <w:rsid w:val="00F439C8"/>
    <w:rsid w:val="00F444E6"/>
    <w:rsid w:val="00F44B8C"/>
    <w:rsid w:val="00F44DF9"/>
    <w:rsid w:val="00F50DC7"/>
    <w:rsid w:val="00F52DCE"/>
    <w:rsid w:val="00F54313"/>
    <w:rsid w:val="00F548DF"/>
    <w:rsid w:val="00F5511E"/>
    <w:rsid w:val="00F564AC"/>
    <w:rsid w:val="00F57476"/>
    <w:rsid w:val="00F613B6"/>
    <w:rsid w:val="00F63409"/>
    <w:rsid w:val="00F6429B"/>
    <w:rsid w:val="00F64A0E"/>
    <w:rsid w:val="00F65943"/>
    <w:rsid w:val="00F6627D"/>
    <w:rsid w:val="00F701F1"/>
    <w:rsid w:val="00F70B5B"/>
    <w:rsid w:val="00F7208E"/>
    <w:rsid w:val="00F72F9F"/>
    <w:rsid w:val="00F73816"/>
    <w:rsid w:val="00F74BD5"/>
    <w:rsid w:val="00F74DA2"/>
    <w:rsid w:val="00F7515B"/>
    <w:rsid w:val="00F75701"/>
    <w:rsid w:val="00F8062C"/>
    <w:rsid w:val="00F806AB"/>
    <w:rsid w:val="00F84FEB"/>
    <w:rsid w:val="00F85F76"/>
    <w:rsid w:val="00F866B7"/>
    <w:rsid w:val="00F87039"/>
    <w:rsid w:val="00F90D99"/>
    <w:rsid w:val="00F91633"/>
    <w:rsid w:val="00F934E7"/>
    <w:rsid w:val="00F9364C"/>
    <w:rsid w:val="00F94387"/>
    <w:rsid w:val="00F95BB6"/>
    <w:rsid w:val="00F9675A"/>
    <w:rsid w:val="00F96B3C"/>
    <w:rsid w:val="00FA1401"/>
    <w:rsid w:val="00FA34EC"/>
    <w:rsid w:val="00FA41F0"/>
    <w:rsid w:val="00FA41F6"/>
    <w:rsid w:val="00FA4448"/>
    <w:rsid w:val="00FA48A6"/>
    <w:rsid w:val="00FA6527"/>
    <w:rsid w:val="00FA7D34"/>
    <w:rsid w:val="00FB005F"/>
    <w:rsid w:val="00FB1F04"/>
    <w:rsid w:val="00FB2479"/>
    <w:rsid w:val="00FB322F"/>
    <w:rsid w:val="00FB61C5"/>
    <w:rsid w:val="00FB69E1"/>
    <w:rsid w:val="00FB6A67"/>
    <w:rsid w:val="00FB7816"/>
    <w:rsid w:val="00FC25ED"/>
    <w:rsid w:val="00FC2F75"/>
    <w:rsid w:val="00FC3671"/>
    <w:rsid w:val="00FC51A5"/>
    <w:rsid w:val="00FD0039"/>
    <w:rsid w:val="00FD03F6"/>
    <w:rsid w:val="00FD083E"/>
    <w:rsid w:val="00FD0FA9"/>
    <w:rsid w:val="00FD3A2C"/>
    <w:rsid w:val="00FD4844"/>
    <w:rsid w:val="00FD4E33"/>
    <w:rsid w:val="00FD57FB"/>
    <w:rsid w:val="00FD6C72"/>
    <w:rsid w:val="00FE113E"/>
    <w:rsid w:val="00FE4A05"/>
    <w:rsid w:val="00FF0181"/>
    <w:rsid w:val="00FF124F"/>
    <w:rsid w:val="00FF6B51"/>
    <w:rsid w:val="00FF7AC4"/>
    <w:rsid w:val="010508E6"/>
    <w:rsid w:val="01152A8B"/>
    <w:rsid w:val="0121766F"/>
    <w:rsid w:val="012FFE84"/>
    <w:rsid w:val="017437E2"/>
    <w:rsid w:val="01796ED2"/>
    <w:rsid w:val="01E730A2"/>
    <w:rsid w:val="022124A8"/>
    <w:rsid w:val="022B2D46"/>
    <w:rsid w:val="022DAAE0"/>
    <w:rsid w:val="02AA6741"/>
    <w:rsid w:val="02CC9114"/>
    <w:rsid w:val="02CCF15B"/>
    <w:rsid w:val="02E9582A"/>
    <w:rsid w:val="0335A44C"/>
    <w:rsid w:val="034C6177"/>
    <w:rsid w:val="035CE72E"/>
    <w:rsid w:val="0377B7D8"/>
    <w:rsid w:val="0379C54E"/>
    <w:rsid w:val="03D5C692"/>
    <w:rsid w:val="0445536D"/>
    <w:rsid w:val="044613B8"/>
    <w:rsid w:val="04527BED"/>
    <w:rsid w:val="045F70B0"/>
    <w:rsid w:val="048BE38C"/>
    <w:rsid w:val="04947447"/>
    <w:rsid w:val="04CE0E3E"/>
    <w:rsid w:val="056949DE"/>
    <w:rsid w:val="057910C3"/>
    <w:rsid w:val="058EAF72"/>
    <w:rsid w:val="05A200F6"/>
    <w:rsid w:val="06230584"/>
    <w:rsid w:val="069A8094"/>
    <w:rsid w:val="06A2B941"/>
    <w:rsid w:val="06A35B51"/>
    <w:rsid w:val="06D4DBBC"/>
    <w:rsid w:val="06D5BB5F"/>
    <w:rsid w:val="06D62BAD"/>
    <w:rsid w:val="06FF2DE9"/>
    <w:rsid w:val="071F506D"/>
    <w:rsid w:val="074865AD"/>
    <w:rsid w:val="07581136"/>
    <w:rsid w:val="076E742F"/>
    <w:rsid w:val="0774248F"/>
    <w:rsid w:val="079AAE83"/>
    <w:rsid w:val="07BAD4F0"/>
    <w:rsid w:val="08126894"/>
    <w:rsid w:val="08806A1F"/>
    <w:rsid w:val="0888004B"/>
    <w:rsid w:val="08D9A2C3"/>
    <w:rsid w:val="08FFDB0F"/>
    <w:rsid w:val="0908B158"/>
    <w:rsid w:val="091537D9"/>
    <w:rsid w:val="09486D28"/>
    <w:rsid w:val="096DA636"/>
    <w:rsid w:val="09A0D10E"/>
    <w:rsid w:val="09EC4B3D"/>
    <w:rsid w:val="0A0DEA64"/>
    <w:rsid w:val="0A2CBFBA"/>
    <w:rsid w:val="0A499E7B"/>
    <w:rsid w:val="0A6DF565"/>
    <w:rsid w:val="0A741DFF"/>
    <w:rsid w:val="0A89C4DC"/>
    <w:rsid w:val="0A986FFD"/>
    <w:rsid w:val="0A99A4B0"/>
    <w:rsid w:val="0AB006AC"/>
    <w:rsid w:val="0AB34FEF"/>
    <w:rsid w:val="0ABEA75E"/>
    <w:rsid w:val="0AC32896"/>
    <w:rsid w:val="0AD91220"/>
    <w:rsid w:val="0B207FE1"/>
    <w:rsid w:val="0B23C620"/>
    <w:rsid w:val="0B86E48D"/>
    <w:rsid w:val="0BDF217C"/>
    <w:rsid w:val="0C47DC93"/>
    <w:rsid w:val="0C5240A0"/>
    <w:rsid w:val="0C579E31"/>
    <w:rsid w:val="0C745E51"/>
    <w:rsid w:val="0C760664"/>
    <w:rsid w:val="0CB14DBD"/>
    <w:rsid w:val="0CEAE9C3"/>
    <w:rsid w:val="0D6B053D"/>
    <w:rsid w:val="0D97F01C"/>
    <w:rsid w:val="0DA2D928"/>
    <w:rsid w:val="0DC9238E"/>
    <w:rsid w:val="0DDB1191"/>
    <w:rsid w:val="0DE757B4"/>
    <w:rsid w:val="0E1235D3"/>
    <w:rsid w:val="0E173D98"/>
    <w:rsid w:val="0E60ED85"/>
    <w:rsid w:val="0EC1C56B"/>
    <w:rsid w:val="0ED3F76A"/>
    <w:rsid w:val="0EDDED78"/>
    <w:rsid w:val="0F16AD00"/>
    <w:rsid w:val="0F1DF396"/>
    <w:rsid w:val="0F5CB0C2"/>
    <w:rsid w:val="0F680B45"/>
    <w:rsid w:val="0FC9DC93"/>
    <w:rsid w:val="0FE40665"/>
    <w:rsid w:val="0FEF697F"/>
    <w:rsid w:val="0FF63B11"/>
    <w:rsid w:val="101A8BE4"/>
    <w:rsid w:val="102AEC33"/>
    <w:rsid w:val="103F06BD"/>
    <w:rsid w:val="105819CD"/>
    <w:rsid w:val="1082712F"/>
    <w:rsid w:val="10968AA2"/>
    <w:rsid w:val="10C5AC4E"/>
    <w:rsid w:val="10CE57EB"/>
    <w:rsid w:val="111F47ED"/>
    <w:rsid w:val="1159679E"/>
    <w:rsid w:val="11B6F7DB"/>
    <w:rsid w:val="122141ED"/>
    <w:rsid w:val="122D00D5"/>
    <w:rsid w:val="124EA815"/>
    <w:rsid w:val="12589EE0"/>
    <w:rsid w:val="126048C0"/>
    <w:rsid w:val="12854E10"/>
    <w:rsid w:val="135C6CC7"/>
    <w:rsid w:val="135D65BC"/>
    <w:rsid w:val="136C3952"/>
    <w:rsid w:val="1376FD71"/>
    <w:rsid w:val="139B8D2C"/>
    <w:rsid w:val="1403974F"/>
    <w:rsid w:val="140FCD02"/>
    <w:rsid w:val="1482B0DF"/>
    <w:rsid w:val="14E1C775"/>
    <w:rsid w:val="151E71CF"/>
    <w:rsid w:val="1521E6E0"/>
    <w:rsid w:val="1548BA79"/>
    <w:rsid w:val="155D21C0"/>
    <w:rsid w:val="156429DC"/>
    <w:rsid w:val="15A83A38"/>
    <w:rsid w:val="15C80EE7"/>
    <w:rsid w:val="15D1FBAB"/>
    <w:rsid w:val="15DA1E08"/>
    <w:rsid w:val="164BC2E6"/>
    <w:rsid w:val="166E0AFF"/>
    <w:rsid w:val="1685D1EA"/>
    <w:rsid w:val="16C9919E"/>
    <w:rsid w:val="16DCA11A"/>
    <w:rsid w:val="1705BB16"/>
    <w:rsid w:val="171D45DE"/>
    <w:rsid w:val="17920192"/>
    <w:rsid w:val="17A9C475"/>
    <w:rsid w:val="17AAF43F"/>
    <w:rsid w:val="17C9097B"/>
    <w:rsid w:val="17DAD011"/>
    <w:rsid w:val="17E5A18D"/>
    <w:rsid w:val="17F52804"/>
    <w:rsid w:val="1845FA61"/>
    <w:rsid w:val="185048C3"/>
    <w:rsid w:val="1887B156"/>
    <w:rsid w:val="18EFD87F"/>
    <w:rsid w:val="1906A75C"/>
    <w:rsid w:val="190FC124"/>
    <w:rsid w:val="1934DB61"/>
    <w:rsid w:val="1941F49E"/>
    <w:rsid w:val="199EAA4E"/>
    <w:rsid w:val="19ABC660"/>
    <w:rsid w:val="19BC4EC6"/>
    <w:rsid w:val="19D60E64"/>
    <w:rsid w:val="19E25BA9"/>
    <w:rsid w:val="19EFCF95"/>
    <w:rsid w:val="19F73846"/>
    <w:rsid w:val="1A4E0842"/>
    <w:rsid w:val="1A5B738A"/>
    <w:rsid w:val="1A765554"/>
    <w:rsid w:val="1A9DC3EA"/>
    <w:rsid w:val="1ACFA000"/>
    <w:rsid w:val="1AE0B7D4"/>
    <w:rsid w:val="1AE35855"/>
    <w:rsid w:val="1B56B148"/>
    <w:rsid w:val="1B5DBB6F"/>
    <w:rsid w:val="1B97B1A1"/>
    <w:rsid w:val="1BBAD2C5"/>
    <w:rsid w:val="1BC66D7B"/>
    <w:rsid w:val="1BE12AF4"/>
    <w:rsid w:val="1C28598C"/>
    <w:rsid w:val="1C9C7D39"/>
    <w:rsid w:val="1CC779F1"/>
    <w:rsid w:val="1D0241A9"/>
    <w:rsid w:val="1D67F9D5"/>
    <w:rsid w:val="1D9577FB"/>
    <w:rsid w:val="1DA1DD4C"/>
    <w:rsid w:val="1DF38A59"/>
    <w:rsid w:val="1DFCFA07"/>
    <w:rsid w:val="1EB25A0A"/>
    <w:rsid w:val="1EB2DE5F"/>
    <w:rsid w:val="1EBF820D"/>
    <w:rsid w:val="1EE5479B"/>
    <w:rsid w:val="1EE7F90D"/>
    <w:rsid w:val="1F6FD7DF"/>
    <w:rsid w:val="1FAC2C74"/>
    <w:rsid w:val="1FD4AA70"/>
    <w:rsid w:val="1FF01119"/>
    <w:rsid w:val="201AE88B"/>
    <w:rsid w:val="2022E7BE"/>
    <w:rsid w:val="2037070D"/>
    <w:rsid w:val="203F42C3"/>
    <w:rsid w:val="2059BF8A"/>
    <w:rsid w:val="2066A9F1"/>
    <w:rsid w:val="20C6C0CC"/>
    <w:rsid w:val="20F6070F"/>
    <w:rsid w:val="2128CC5E"/>
    <w:rsid w:val="213AB97B"/>
    <w:rsid w:val="218E4295"/>
    <w:rsid w:val="219DA274"/>
    <w:rsid w:val="21A6AFC6"/>
    <w:rsid w:val="21C3F752"/>
    <w:rsid w:val="222FBA13"/>
    <w:rsid w:val="2239EDE6"/>
    <w:rsid w:val="225EE742"/>
    <w:rsid w:val="22853628"/>
    <w:rsid w:val="229B500B"/>
    <w:rsid w:val="22C5FDF6"/>
    <w:rsid w:val="22EF85B9"/>
    <w:rsid w:val="22F7A886"/>
    <w:rsid w:val="232D6D49"/>
    <w:rsid w:val="23634B35"/>
    <w:rsid w:val="23B58299"/>
    <w:rsid w:val="2405827B"/>
    <w:rsid w:val="240CC654"/>
    <w:rsid w:val="24315D18"/>
    <w:rsid w:val="245A70F1"/>
    <w:rsid w:val="2464E9B3"/>
    <w:rsid w:val="2491A850"/>
    <w:rsid w:val="24DC55C4"/>
    <w:rsid w:val="24EE4B93"/>
    <w:rsid w:val="2522BCBA"/>
    <w:rsid w:val="2591E997"/>
    <w:rsid w:val="25B5C76D"/>
    <w:rsid w:val="25D670FB"/>
    <w:rsid w:val="262894E4"/>
    <w:rsid w:val="263EFE4C"/>
    <w:rsid w:val="26D03B82"/>
    <w:rsid w:val="26DAC2E1"/>
    <w:rsid w:val="26F723B1"/>
    <w:rsid w:val="27322416"/>
    <w:rsid w:val="2736CC80"/>
    <w:rsid w:val="27863BD9"/>
    <w:rsid w:val="2788C6B1"/>
    <w:rsid w:val="27A0C2EB"/>
    <w:rsid w:val="27AA288E"/>
    <w:rsid w:val="27AFE4AE"/>
    <w:rsid w:val="27B1840B"/>
    <w:rsid w:val="2802782A"/>
    <w:rsid w:val="28192092"/>
    <w:rsid w:val="285224A6"/>
    <w:rsid w:val="2866C15A"/>
    <w:rsid w:val="287A6B67"/>
    <w:rsid w:val="28AD3FB3"/>
    <w:rsid w:val="28C3A685"/>
    <w:rsid w:val="2954BBB7"/>
    <w:rsid w:val="2A5344B0"/>
    <w:rsid w:val="2A860BB7"/>
    <w:rsid w:val="2A968736"/>
    <w:rsid w:val="2B10B018"/>
    <w:rsid w:val="2B1E282C"/>
    <w:rsid w:val="2B2ACB3F"/>
    <w:rsid w:val="2B33D2CA"/>
    <w:rsid w:val="2B4E2C86"/>
    <w:rsid w:val="2B97BEB0"/>
    <w:rsid w:val="2BC39A94"/>
    <w:rsid w:val="2BD7FEF7"/>
    <w:rsid w:val="2BDABF20"/>
    <w:rsid w:val="2BDCBF5F"/>
    <w:rsid w:val="2BE7DE14"/>
    <w:rsid w:val="2C10B83C"/>
    <w:rsid w:val="2C3B4EDB"/>
    <w:rsid w:val="2C60B3A9"/>
    <w:rsid w:val="2C64632B"/>
    <w:rsid w:val="2C922C05"/>
    <w:rsid w:val="2C994C69"/>
    <w:rsid w:val="2CCD53C2"/>
    <w:rsid w:val="2CD18E0B"/>
    <w:rsid w:val="2CF405BA"/>
    <w:rsid w:val="2CFC3689"/>
    <w:rsid w:val="2D00FFA4"/>
    <w:rsid w:val="2D19F032"/>
    <w:rsid w:val="2D31BA99"/>
    <w:rsid w:val="2D3C7F18"/>
    <w:rsid w:val="2D459096"/>
    <w:rsid w:val="2D4C7506"/>
    <w:rsid w:val="2D554166"/>
    <w:rsid w:val="2D85BC30"/>
    <w:rsid w:val="2D909AD2"/>
    <w:rsid w:val="2DBE1C77"/>
    <w:rsid w:val="2DC61899"/>
    <w:rsid w:val="2DEE5730"/>
    <w:rsid w:val="2E406FF8"/>
    <w:rsid w:val="2ED05A1E"/>
    <w:rsid w:val="2F14BCA3"/>
    <w:rsid w:val="2F2CB00C"/>
    <w:rsid w:val="2F476308"/>
    <w:rsid w:val="2FBEF6DD"/>
    <w:rsid w:val="2FBF797A"/>
    <w:rsid w:val="2FE4A0F3"/>
    <w:rsid w:val="30178D3F"/>
    <w:rsid w:val="305BBD23"/>
    <w:rsid w:val="306574D2"/>
    <w:rsid w:val="31036848"/>
    <w:rsid w:val="31356D8F"/>
    <w:rsid w:val="313D073A"/>
    <w:rsid w:val="31CC264B"/>
    <w:rsid w:val="31E613C8"/>
    <w:rsid w:val="323F3FC5"/>
    <w:rsid w:val="324A0025"/>
    <w:rsid w:val="327A96CF"/>
    <w:rsid w:val="3283F371"/>
    <w:rsid w:val="3285FA3A"/>
    <w:rsid w:val="32965FD9"/>
    <w:rsid w:val="33028F75"/>
    <w:rsid w:val="3308D22A"/>
    <w:rsid w:val="330ADC1D"/>
    <w:rsid w:val="332F71A3"/>
    <w:rsid w:val="335A7E2B"/>
    <w:rsid w:val="338ECA77"/>
    <w:rsid w:val="339798D9"/>
    <w:rsid w:val="33C411B9"/>
    <w:rsid w:val="349B8131"/>
    <w:rsid w:val="34B70C3C"/>
    <w:rsid w:val="34BF00B8"/>
    <w:rsid w:val="34F3D812"/>
    <w:rsid w:val="3525105B"/>
    <w:rsid w:val="352B7398"/>
    <w:rsid w:val="355D9369"/>
    <w:rsid w:val="356753A3"/>
    <w:rsid w:val="356C9D0E"/>
    <w:rsid w:val="357A1066"/>
    <w:rsid w:val="35D4BEFD"/>
    <w:rsid w:val="35D77DB8"/>
    <w:rsid w:val="36061463"/>
    <w:rsid w:val="36609D56"/>
    <w:rsid w:val="3662685C"/>
    <w:rsid w:val="368345D0"/>
    <w:rsid w:val="368C6D12"/>
    <w:rsid w:val="36D934BF"/>
    <w:rsid w:val="36DFAE14"/>
    <w:rsid w:val="36EFE212"/>
    <w:rsid w:val="36FB429E"/>
    <w:rsid w:val="370B4271"/>
    <w:rsid w:val="376344B1"/>
    <w:rsid w:val="376360FB"/>
    <w:rsid w:val="3798478A"/>
    <w:rsid w:val="37BD575C"/>
    <w:rsid w:val="37F71541"/>
    <w:rsid w:val="38217454"/>
    <w:rsid w:val="38315A79"/>
    <w:rsid w:val="387FCAE5"/>
    <w:rsid w:val="3889A933"/>
    <w:rsid w:val="38905B6D"/>
    <w:rsid w:val="38CEC27B"/>
    <w:rsid w:val="38E496A0"/>
    <w:rsid w:val="390AA992"/>
    <w:rsid w:val="391C4F07"/>
    <w:rsid w:val="3920808C"/>
    <w:rsid w:val="39405C96"/>
    <w:rsid w:val="3952DC5A"/>
    <w:rsid w:val="39A91D06"/>
    <w:rsid w:val="39B675A6"/>
    <w:rsid w:val="3A1D3C16"/>
    <w:rsid w:val="3B07A486"/>
    <w:rsid w:val="3B109804"/>
    <w:rsid w:val="3BA92BB2"/>
    <w:rsid w:val="3BAE3D6B"/>
    <w:rsid w:val="3BDA4391"/>
    <w:rsid w:val="3BF79986"/>
    <w:rsid w:val="3C06D142"/>
    <w:rsid w:val="3C6A8C0E"/>
    <w:rsid w:val="3C6B4697"/>
    <w:rsid w:val="3C874029"/>
    <w:rsid w:val="3C8FA29A"/>
    <w:rsid w:val="3CA597C1"/>
    <w:rsid w:val="3CB388E8"/>
    <w:rsid w:val="3CD3FEC3"/>
    <w:rsid w:val="3D11D54E"/>
    <w:rsid w:val="3D74D772"/>
    <w:rsid w:val="3D8625A0"/>
    <w:rsid w:val="3E2D51AB"/>
    <w:rsid w:val="3E550602"/>
    <w:rsid w:val="3E9A824A"/>
    <w:rsid w:val="3EC125DD"/>
    <w:rsid w:val="3ED53966"/>
    <w:rsid w:val="3EEFCB89"/>
    <w:rsid w:val="3F0199A6"/>
    <w:rsid w:val="3F0C0498"/>
    <w:rsid w:val="3F7729EC"/>
    <w:rsid w:val="3F98961A"/>
    <w:rsid w:val="3FAC2E4F"/>
    <w:rsid w:val="3FB04BBD"/>
    <w:rsid w:val="3FD88FCC"/>
    <w:rsid w:val="3FED4522"/>
    <w:rsid w:val="3FF3EC70"/>
    <w:rsid w:val="401A1ED1"/>
    <w:rsid w:val="40529B89"/>
    <w:rsid w:val="4063CE69"/>
    <w:rsid w:val="40A7BCDF"/>
    <w:rsid w:val="40AC9B76"/>
    <w:rsid w:val="40B16658"/>
    <w:rsid w:val="40ECCBF9"/>
    <w:rsid w:val="411645E0"/>
    <w:rsid w:val="412C4537"/>
    <w:rsid w:val="4199543B"/>
    <w:rsid w:val="41B44CE5"/>
    <w:rsid w:val="41E9020A"/>
    <w:rsid w:val="4204A602"/>
    <w:rsid w:val="421ABC95"/>
    <w:rsid w:val="4224D4A1"/>
    <w:rsid w:val="4229C88A"/>
    <w:rsid w:val="4248B95D"/>
    <w:rsid w:val="424F3293"/>
    <w:rsid w:val="426A4259"/>
    <w:rsid w:val="427D9597"/>
    <w:rsid w:val="4281FA83"/>
    <w:rsid w:val="42A6363B"/>
    <w:rsid w:val="42A6CE88"/>
    <w:rsid w:val="4301704E"/>
    <w:rsid w:val="433A2629"/>
    <w:rsid w:val="435BB329"/>
    <w:rsid w:val="4371351C"/>
    <w:rsid w:val="4373666D"/>
    <w:rsid w:val="43827C97"/>
    <w:rsid w:val="438A57CC"/>
    <w:rsid w:val="43A5F7D8"/>
    <w:rsid w:val="43C6F7C2"/>
    <w:rsid w:val="43CC7559"/>
    <w:rsid w:val="43FDE4CD"/>
    <w:rsid w:val="449D1EE0"/>
    <w:rsid w:val="449E03AC"/>
    <w:rsid w:val="45050559"/>
    <w:rsid w:val="450FFCC8"/>
    <w:rsid w:val="4622E576"/>
    <w:rsid w:val="465C09B9"/>
    <w:rsid w:val="46A57ADB"/>
    <w:rsid w:val="46B4024D"/>
    <w:rsid w:val="46BB27BF"/>
    <w:rsid w:val="46EE34C7"/>
    <w:rsid w:val="47663804"/>
    <w:rsid w:val="476FC2EA"/>
    <w:rsid w:val="47ACBB5A"/>
    <w:rsid w:val="47B0EE14"/>
    <w:rsid w:val="47B54337"/>
    <w:rsid w:val="47CC44E5"/>
    <w:rsid w:val="47CE6E51"/>
    <w:rsid w:val="47D5F955"/>
    <w:rsid w:val="48194367"/>
    <w:rsid w:val="483B2B64"/>
    <w:rsid w:val="4863050E"/>
    <w:rsid w:val="48BF49CD"/>
    <w:rsid w:val="48DB8C3C"/>
    <w:rsid w:val="48DB9F7A"/>
    <w:rsid w:val="48E5C9F0"/>
    <w:rsid w:val="48E86DED"/>
    <w:rsid w:val="498B2B02"/>
    <w:rsid w:val="49B36829"/>
    <w:rsid w:val="49C76CB2"/>
    <w:rsid w:val="4A86FDD3"/>
    <w:rsid w:val="4A874EF0"/>
    <w:rsid w:val="4ABBF906"/>
    <w:rsid w:val="4AD3E8C1"/>
    <w:rsid w:val="4AF222DD"/>
    <w:rsid w:val="4AF335F8"/>
    <w:rsid w:val="4B462ACE"/>
    <w:rsid w:val="4B5B3032"/>
    <w:rsid w:val="4B961FE7"/>
    <w:rsid w:val="4BA796D6"/>
    <w:rsid w:val="4BB7BA49"/>
    <w:rsid w:val="4BD91648"/>
    <w:rsid w:val="4BE45777"/>
    <w:rsid w:val="4BEE306F"/>
    <w:rsid w:val="4C29A99A"/>
    <w:rsid w:val="4C342C99"/>
    <w:rsid w:val="4CA63B6A"/>
    <w:rsid w:val="4CAE796F"/>
    <w:rsid w:val="4CB3D3FF"/>
    <w:rsid w:val="4CB80283"/>
    <w:rsid w:val="4CBECBDF"/>
    <w:rsid w:val="4D2A38B0"/>
    <w:rsid w:val="4D2B7788"/>
    <w:rsid w:val="4D74A0ED"/>
    <w:rsid w:val="4D7D85F9"/>
    <w:rsid w:val="4DBB7A32"/>
    <w:rsid w:val="4DF31C9E"/>
    <w:rsid w:val="4E373913"/>
    <w:rsid w:val="4E54D7D9"/>
    <w:rsid w:val="4EA5D57C"/>
    <w:rsid w:val="4EACD6EF"/>
    <w:rsid w:val="4ECB50B5"/>
    <w:rsid w:val="4ED56AB4"/>
    <w:rsid w:val="4EE858E0"/>
    <w:rsid w:val="4F1D7D5E"/>
    <w:rsid w:val="4F5F5166"/>
    <w:rsid w:val="4F656B4B"/>
    <w:rsid w:val="4F9C6F54"/>
    <w:rsid w:val="4FAE7D53"/>
    <w:rsid w:val="4FBB76D7"/>
    <w:rsid w:val="4FCBAF8C"/>
    <w:rsid w:val="4FE9B233"/>
    <w:rsid w:val="501BDC50"/>
    <w:rsid w:val="50376E54"/>
    <w:rsid w:val="50449AE4"/>
    <w:rsid w:val="50608E02"/>
    <w:rsid w:val="506E8370"/>
    <w:rsid w:val="508AF49D"/>
    <w:rsid w:val="509325D7"/>
    <w:rsid w:val="50A11865"/>
    <w:rsid w:val="50C8DD9B"/>
    <w:rsid w:val="50D16AAB"/>
    <w:rsid w:val="50DD1DB8"/>
    <w:rsid w:val="50F6691D"/>
    <w:rsid w:val="50FF40B4"/>
    <w:rsid w:val="5143AA99"/>
    <w:rsid w:val="51691341"/>
    <w:rsid w:val="51CE2D91"/>
    <w:rsid w:val="51D1784D"/>
    <w:rsid w:val="51ED4BFA"/>
    <w:rsid w:val="523B5C46"/>
    <w:rsid w:val="5245284B"/>
    <w:rsid w:val="52469402"/>
    <w:rsid w:val="52551111"/>
    <w:rsid w:val="52572B51"/>
    <w:rsid w:val="5280D2CF"/>
    <w:rsid w:val="52ADECAB"/>
    <w:rsid w:val="53063772"/>
    <w:rsid w:val="5311A89A"/>
    <w:rsid w:val="53162911"/>
    <w:rsid w:val="533821CE"/>
    <w:rsid w:val="534E12B7"/>
    <w:rsid w:val="53529C27"/>
    <w:rsid w:val="53821CDE"/>
    <w:rsid w:val="53CD6646"/>
    <w:rsid w:val="53D1082D"/>
    <w:rsid w:val="53F4EABA"/>
    <w:rsid w:val="53FE54CA"/>
    <w:rsid w:val="5418FC95"/>
    <w:rsid w:val="542CCE3C"/>
    <w:rsid w:val="5446E2DE"/>
    <w:rsid w:val="5462A5B3"/>
    <w:rsid w:val="54924F67"/>
    <w:rsid w:val="54B810E0"/>
    <w:rsid w:val="54D22C83"/>
    <w:rsid w:val="55039CB0"/>
    <w:rsid w:val="5523ACB9"/>
    <w:rsid w:val="5544EE08"/>
    <w:rsid w:val="556A7059"/>
    <w:rsid w:val="560A579E"/>
    <w:rsid w:val="5687BE35"/>
    <w:rsid w:val="56C96DA4"/>
    <w:rsid w:val="56CDC5D9"/>
    <w:rsid w:val="56F54EB1"/>
    <w:rsid w:val="5708A1A9"/>
    <w:rsid w:val="5711D6BB"/>
    <w:rsid w:val="57294264"/>
    <w:rsid w:val="5747BE7C"/>
    <w:rsid w:val="575FF6C1"/>
    <w:rsid w:val="5776732B"/>
    <w:rsid w:val="57985EED"/>
    <w:rsid w:val="57EC5A1B"/>
    <w:rsid w:val="5807527B"/>
    <w:rsid w:val="582BF15F"/>
    <w:rsid w:val="5830312C"/>
    <w:rsid w:val="589E5D26"/>
    <w:rsid w:val="58A0BB06"/>
    <w:rsid w:val="58A80307"/>
    <w:rsid w:val="58B499E6"/>
    <w:rsid w:val="58DE5D0C"/>
    <w:rsid w:val="591131F2"/>
    <w:rsid w:val="591B24C1"/>
    <w:rsid w:val="591C75C5"/>
    <w:rsid w:val="59889089"/>
    <w:rsid w:val="5994E25D"/>
    <w:rsid w:val="599D0E10"/>
    <w:rsid w:val="59CE837F"/>
    <w:rsid w:val="5A1AA93E"/>
    <w:rsid w:val="5A8E4216"/>
    <w:rsid w:val="5AB187BF"/>
    <w:rsid w:val="5AB5143E"/>
    <w:rsid w:val="5AB56812"/>
    <w:rsid w:val="5ABD213E"/>
    <w:rsid w:val="5AE560A7"/>
    <w:rsid w:val="5B5C8087"/>
    <w:rsid w:val="5BA78429"/>
    <w:rsid w:val="5BC6D29F"/>
    <w:rsid w:val="5BC95754"/>
    <w:rsid w:val="5C1863A0"/>
    <w:rsid w:val="5C39C89E"/>
    <w:rsid w:val="5C549188"/>
    <w:rsid w:val="5C614346"/>
    <w:rsid w:val="5D139908"/>
    <w:rsid w:val="5DDD59D3"/>
    <w:rsid w:val="5E2C77A5"/>
    <w:rsid w:val="5E3AE783"/>
    <w:rsid w:val="5EA65C4B"/>
    <w:rsid w:val="5EAE8304"/>
    <w:rsid w:val="5EB8CEA5"/>
    <w:rsid w:val="5EEEA860"/>
    <w:rsid w:val="5EFD24D2"/>
    <w:rsid w:val="5F1B475B"/>
    <w:rsid w:val="5F3ED062"/>
    <w:rsid w:val="5F798CD9"/>
    <w:rsid w:val="5FA34CBF"/>
    <w:rsid w:val="5FAA872E"/>
    <w:rsid w:val="5FB12D16"/>
    <w:rsid w:val="5FCA5719"/>
    <w:rsid w:val="5FE7CCA2"/>
    <w:rsid w:val="5FF16AE6"/>
    <w:rsid w:val="5FF53945"/>
    <w:rsid w:val="6026E190"/>
    <w:rsid w:val="6033110B"/>
    <w:rsid w:val="6034EF01"/>
    <w:rsid w:val="6071C0BD"/>
    <w:rsid w:val="60B2C3A8"/>
    <w:rsid w:val="60CA9380"/>
    <w:rsid w:val="60CDA04D"/>
    <w:rsid w:val="60CF2C50"/>
    <w:rsid w:val="614407E8"/>
    <w:rsid w:val="6190910F"/>
    <w:rsid w:val="61D1CFED"/>
    <w:rsid w:val="62571BD3"/>
    <w:rsid w:val="62686A5D"/>
    <w:rsid w:val="6282F60D"/>
    <w:rsid w:val="62976A72"/>
    <w:rsid w:val="62E05B77"/>
    <w:rsid w:val="63091F76"/>
    <w:rsid w:val="630AE541"/>
    <w:rsid w:val="6335B9A2"/>
    <w:rsid w:val="635432CB"/>
    <w:rsid w:val="6368AD4E"/>
    <w:rsid w:val="63701004"/>
    <w:rsid w:val="63D12883"/>
    <w:rsid w:val="63DC6947"/>
    <w:rsid w:val="63DF4389"/>
    <w:rsid w:val="63ECB6F4"/>
    <w:rsid w:val="63EE707D"/>
    <w:rsid w:val="64067712"/>
    <w:rsid w:val="6427781D"/>
    <w:rsid w:val="64851D4C"/>
    <w:rsid w:val="64DF43EE"/>
    <w:rsid w:val="64EFF4D7"/>
    <w:rsid w:val="655DF6E5"/>
    <w:rsid w:val="65653FA9"/>
    <w:rsid w:val="65A54E6C"/>
    <w:rsid w:val="65C12993"/>
    <w:rsid w:val="65C7A8D9"/>
    <w:rsid w:val="65D796F0"/>
    <w:rsid w:val="65E4A51E"/>
    <w:rsid w:val="65E8ACA4"/>
    <w:rsid w:val="66329213"/>
    <w:rsid w:val="665DAB30"/>
    <w:rsid w:val="6670E206"/>
    <w:rsid w:val="66800625"/>
    <w:rsid w:val="66A25E48"/>
    <w:rsid w:val="66CBE9E5"/>
    <w:rsid w:val="66D29B42"/>
    <w:rsid w:val="66E5783B"/>
    <w:rsid w:val="6701BCBB"/>
    <w:rsid w:val="67074184"/>
    <w:rsid w:val="674EF5C9"/>
    <w:rsid w:val="6756B1D0"/>
    <w:rsid w:val="676C95FC"/>
    <w:rsid w:val="67C69155"/>
    <w:rsid w:val="6809F5C1"/>
    <w:rsid w:val="6853327F"/>
    <w:rsid w:val="6889A4EB"/>
    <w:rsid w:val="68F0FA41"/>
    <w:rsid w:val="69163EB9"/>
    <w:rsid w:val="6930FCD0"/>
    <w:rsid w:val="69376D99"/>
    <w:rsid w:val="69AA9F22"/>
    <w:rsid w:val="69AAE30A"/>
    <w:rsid w:val="69BC6729"/>
    <w:rsid w:val="6A049E43"/>
    <w:rsid w:val="6A23CD5D"/>
    <w:rsid w:val="6A4C06C6"/>
    <w:rsid w:val="6A4CB9BD"/>
    <w:rsid w:val="6A6CCFFA"/>
    <w:rsid w:val="6A83E5CF"/>
    <w:rsid w:val="6A9C2DB4"/>
    <w:rsid w:val="6AB588F8"/>
    <w:rsid w:val="6AC0A52B"/>
    <w:rsid w:val="6AC537DD"/>
    <w:rsid w:val="6B31A0FE"/>
    <w:rsid w:val="6B75BB78"/>
    <w:rsid w:val="6B77BB01"/>
    <w:rsid w:val="6B7F3FB7"/>
    <w:rsid w:val="6B9B0F58"/>
    <w:rsid w:val="6BB6E88F"/>
    <w:rsid w:val="6BBB3156"/>
    <w:rsid w:val="6BDA53D9"/>
    <w:rsid w:val="6BF23776"/>
    <w:rsid w:val="6C2CF617"/>
    <w:rsid w:val="6C860995"/>
    <w:rsid w:val="6CFFB98A"/>
    <w:rsid w:val="6D1D225B"/>
    <w:rsid w:val="6D36430F"/>
    <w:rsid w:val="6D925032"/>
    <w:rsid w:val="6D9F3F02"/>
    <w:rsid w:val="6DB0D53A"/>
    <w:rsid w:val="6E1F831D"/>
    <w:rsid w:val="6E5F57FF"/>
    <w:rsid w:val="6E677DED"/>
    <w:rsid w:val="6E6F57FC"/>
    <w:rsid w:val="6E7A8C4E"/>
    <w:rsid w:val="6E9D54E0"/>
    <w:rsid w:val="6EC83DE0"/>
    <w:rsid w:val="6EE1625E"/>
    <w:rsid w:val="6EE3E476"/>
    <w:rsid w:val="6EFAE28F"/>
    <w:rsid w:val="6F36AB50"/>
    <w:rsid w:val="6F63916F"/>
    <w:rsid w:val="6F6BC97D"/>
    <w:rsid w:val="6FA463CD"/>
    <w:rsid w:val="6FD9EB01"/>
    <w:rsid w:val="6FF7D7B6"/>
    <w:rsid w:val="70277C48"/>
    <w:rsid w:val="715FA4EA"/>
    <w:rsid w:val="71652CF0"/>
    <w:rsid w:val="71688B0C"/>
    <w:rsid w:val="716FFB08"/>
    <w:rsid w:val="7184A214"/>
    <w:rsid w:val="71B5E81F"/>
    <w:rsid w:val="71C123FB"/>
    <w:rsid w:val="724502FE"/>
    <w:rsid w:val="72AA72A1"/>
    <w:rsid w:val="72BF521C"/>
    <w:rsid w:val="732BE9B1"/>
    <w:rsid w:val="736F9402"/>
    <w:rsid w:val="73B571C7"/>
    <w:rsid w:val="73C09517"/>
    <w:rsid w:val="73C48FE3"/>
    <w:rsid w:val="73F5380E"/>
    <w:rsid w:val="740FEE5B"/>
    <w:rsid w:val="741D805B"/>
    <w:rsid w:val="7425DD7C"/>
    <w:rsid w:val="7448321F"/>
    <w:rsid w:val="7466B11E"/>
    <w:rsid w:val="74FFAD9F"/>
    <w:rsid w:val="7502291B"/>
    <w:rsid w:val="75070BE7"/>
    <w:rsid w:val="75201859"/>
    <w:rsid w:val="75206CB4"/>
    <w:rsid w:val="7551DF31"/>
    <w:rsid w:val="7559966B"/>
    <w:rsid w:val="756948CE"/>
    <w:rsid w:val="756D312C"/>
    <w:rsid w:val="7571AE3D"/>
    <w:rsid w:val="75CE4F14"/>
    <w:rsid w:val="762B745F"/>
    <w:rsid w:val="763B8D63"/>
    <w:rsid w:val="76676414"/>
    <w:rsid w:val="76A92333"/>
    <w:rsid w:val="76BDF731"/>
    <w:rsid w:val="76EBED38"/>
    <w:rsid w:val="7736A31E"/>
    <w:rsid w:val="77460721"/>
    <w:rsid w:val="77AA5A45"/>
    <w:rsid w:val="77D4B7DD"/>
    <w:rsid w:val="77DBF6DE"/>
    <w:rsid w:val="77E54B01"/>
    <w:rsid w:val="7823D001"/>
    <w:rsid w:val="78651EA0"/>
    <w:rsid w:val="787E4730"/>
    <w:rsid w:val="789921D6"/>
    <w:rsid w:val="78A66689"/>
    <w:rsid w:val="78BD7DC5"/>
    <w:rsid w:val="78D56ADB"/>
    <w:rsid w:val="78ECD528"/>
    <w:rsid w:val="791593D0"/>
    <w:rsid w:val="79217056"/>
    <w:rsid w:val="792DFDBA"/>
    <w:rsid w:val="792E3934"/>
    <w:rsid w:val="794A9AB5"/>
    <w:rsid w:val="7965FD9F"/>
    <w:rsid w:val="79785975"/>
    <w:rsid w:val="799C86BD"/>
    <w:rsid w:val="79AFBD78"/>
    <w:rsid w:val="79C764F0"/>
    <w:rsid w:val="79D634DD"/>
    <w:rsid w:val="7A581D32"/>
    <w:rsid w:val="7AA0E2BF"/>
    <w:rsid w:val="7AB8C540"/>
    <w:rsid w:val="7AF00B8B"/>
    <w:rsid w:val="7B020CA2"/>
    <w:rsid w:val="7B2A3F6D"/>
    <w:rsid w:val="7B6D8E87"/>
    <w:rsid w:val="7B77FC13"/>
    <w:rsid w:val="7BAD7E7A"/>
    <w:rsid w:val="7BBE6FC2"/>
    <w:rsid w:val="7BC75F69"/>
    <w:rsid w:val="7BEFA8FD"/>
    <w:rsid w:val="7C1AC15B"/>
    <w:rsid w:val="7C3CD6AA"/>
    <w:rsid w:val="7C78F9B1"/>
    <w:rsid w:val="7C870FFB"/>
    <w:rsid w:val="7C8D677B"/>
    <w:rsid w:val="7C8ED264"/>
    <w:rsid w:val="7C97B777"/>
    <w:rsid w:val="7CC54C2E"/>
    <w:rsid w:val="7CF38BB2"/>
    <w:rsid w:val="7D1FEFEC"/>
    <w:rsid w:val="7D8D7090"/>
    <w:rsid w:val="7D9BDEDB"/>
    <w:rsid w:val="7DAC93F1"/>
    <w:rsid w:val="7DDDAD56"/>
    <w:rsid w:val="7DE2F3F1"/>
    <w:rsid w:val="7E0EE278"/>
    <w:rsid w:val="7E68CF84"/>
    <w:rsid w:val="7E6DA9C9"/>
    <w:rsid w:val="7E7724C1"/>
    <w:rsid w:val="7E99ADCD"/>
    <w:rsid w:val="7EBCFDF5"/>
    <w:rsid w:val="7EC797D7"/>
    <w:rsid w:val="7F22EB67"/>
    <w:rsid w:val="7F268D67"/>
    <w:rsid w:val="7F5CF252"/>
    <w:rsid w:val="7F91B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AC43E8B"/>
  <w15:docId w15:val="{03EDA51B-CC2F-4D10-91FF-6FD4AAEEC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2" w:unhideWhenUsed="1" w:qFormat="1"/>
    <w:lsdException w:name="heading 7" w:semiHidden="1" w:uiPriority="0" w:unhideWhenUsed="1" w:qFormat="1"/>
    <w:lsdException w:name="heading 8" w:semiHidden="1" w:uiPriority="0" w:unhideWhenUsed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1B42"/>
    <w:pPr>
      <w:spacing w:before="120" w:after="120" w:line="276" w:lineRule="auto"/>
      <w:jc w:val="both"/>
    </w:pPr>
    <w:rPr>
      <w:rFonts w:eastAsia="Times New Roman"/>
      <w:sz w:val="22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autoRedefine/>
    <w:qFormat/>
    <w:rsid w:val="00A24013"/>
    <w:pPr>
      <w:numPr>
        <w:numId w:val="16"/>
      </w:numPr>
      <w:tabs>
        <w:tab w:val="left" w:pos="426"/>
      </w:tabs>
      <w:autoSpaceDE w:val="0"/>
      <w:autoSpaceDN w:val="0"/>
      <w:adjustRightInd w:val="0"/>
      <w:spacing w:before="0" w:after="0" w:line="240" w:lineRule="auto"/>
      <w:jc w:val="left"/>
      <w:outlineLvl w:val="0"/>
    </w:pPr>
    <w:rPr>
      <w:rFonts w:ascii="TimesNewRoman" w:eastAsia="Calibri" w:hAnsi="TimesNewRoman" w:cs="TimesNewRoman"/>
      <w:sz w:val="16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autoRedefine/>
    <w:qFormat/>
    <w:rsid w:val="00E9018B"/>
    <w:pPr>
      <w:keepNext/>
      <w:numPr>
        <w:numId w:val="2"/>
      </w:numPr>
      <w:spacing w:before="240"/>
      <w:outlineLvl w:val="1"/>
    </w:pPr>
    <w:rPr>
      <w:rFonts w:cs="Arial"/>
      <w:b/>
      <w:bCs/>
      <w:smallCaps/>
      <w:color w:val="1F497D" w:themeColor="text2"/>
      <w:sz w:val="48"/>
      <w:szCs w:val="48"/>
      <w:lang w:eastAsia="pl-PL"/>
    </w:rPr>
  </w:style>
  <w:style w:type="paragraph" w:styleId="Nagwek3">
    <w:name w:val="heading 3"/>
    <w:basedOn w:val="Normalny"/>
    <w:next w:val="Normalny"/>
    <w:link w:val="Nagwek3Znak"/>
    <w:autoRedefine/>
    <w:qFormat/>
    <w:rsid w:val="00EA5290"/>
    <w:pPr>
      <w:keepNext/>
      <w:numPr>
        <w:ilvl w:val="1"/>
        <w:numId w:val="2"/>
      </w:numPr>
      <w:spacing w:before="240" w:after="240"/>
      <w:outlineLvl w:val="2"/>
    </w:pPr>
    <w:rPr>
      <w:rFonts w:cs="Arial"/>
      <w:b/>
      <w:bCs/>
      <w:smallCaps/>
      <w:color w:val="8B8178"/>
      <w:sz w:val="32"/>
      <w:szCs w:val="32"/>
    </w:rPr>
  </w:style>
  <w:style w:type="paragraph" w:styleId="Nagwek4">
    <w:name w:val="heading 4"/>
    <w:basedOn w:val="Normalny"/>
    <w:next w:val="Normalny"/>
    <w:link w:val="Nagwek4Znak"/>
    <w:qFormat/>
    <w:rsid w:val="00DC018E"/>
    <w:pPr>
      <w:keepNext/>
      <w:numPr>
        <w:ilvl w:val="3"/>
        <w:numId w:val="2"/>
      </w:numPr>
      <w:spacing w:before="240" w:after="240"/>
      <w:jc w:val="left"/>
      <w:outlineLvl w:val="3"/>
    </w:pPr>
    <w:rPr>
      <w:b/>
      <w:bCs/>
      <w:color w:val="17365D"/>
      <w:sz w:val="24"/>
      <w:szCs w:val="28"/>
    </w:rPr>
  </w:style>
  <w:style w:type="paragraph" w:styleId="Nagwek5">
    <w:name w:val="heading 5"/>
    <w:basedOn w:val="Normalny"/>
    <w:next w:val="Normalny"/>
    <w:link w:val="Nagwek5Znak"/>
    <w:qFormat/>
    <w:rsid w:val="00B51BAF"/>
    <w:pPr>
      <w:numPr>
        <w:ilvl w:val="4"/>
        <w:numId w:val="3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autoRedefine/>
    <w:uiPriority w:val="2"/>
    <w:semiHidden/>
    <w:qFormat/>
    <w:rsid w:val="00B51BAF"/>
    <w:pPr>
      <w:keepNext/>
      <w:keepLines/>
      <w:spacing w:before="200"/>
      <w:outlineLvl w:val="5"/>
    </w:pPr>
    <w:rPr>
      <w:b/>
      <w:bCs/>
      <w:color w:val="8B8178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51BAF"/>
    <w:pPr>
      <w:spacing w:before="240"/>
      <w:outlineLvl w:val="6"/>
    </w:pPr>
  </w:style>
  <w:style w:type="paragraph" w:styleId="Nagwek8">
    <w:name w:val="heading 8"/>
    <w:basedOn w:val="Normalny"/>
    <w:next w:val="Normalny"/>
    <w:link w:val="Nagwek8Znak"/>
    <w:unhideWhenUsed/>
    <w:rsid w:val="00B51BAF"/>
    <w:pPr>
      <w:numPr>
        <w:ilvl w:val="7"/>
        <w:numId w:val="12"/>
      </w:numPr>
      <w:spacing w:before="24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51BAF"/>
    <w:pPr>
      <w:numPr>
        <w:ilvl w:val="8"/>
        <w:numId w:val="12"/>
      </w:numPr>
      <w:spacing w:before="240"/>
      <w:outlineLvl w:val="8"/>
    </w:pPr>
    <w:rPr>
      <w:rFonts w:ascii="Cambria" w:hAnsi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A24013"/>
    <w:rPr>
      <w:rFonts w:ascii="TimesNewRoman" w:hAnsi="TimesNewRoman" w:cs="TimesNewRoman"/>
      <w:sz w:val="16"/>
    </w:rPr>
  </w:style>
  <w:style w:type="character" w:customStyle="1" w:styleId="Nagwek2Znak">
    <w:name w:val="Nagłówek 2 Znak"/>
    <w:link w:val="Nagwek2"/>
    <w:rsid w:val="00E9018B"/>
    <w:rPr>
      <w:rFonts w:eastAsia="Times New Roman" w:cs="Arial"/>
      <w:b/>
      <w:bCs/>
      <w:smallCaps/>
      <w:color w:val="1F497D" w:themeColor="text2"/>
      <w:sz w:val="48"/>
      <w:szCs w:val="48"/>
    </w:rPr>
  </w:style>
  <w:style w:type="character" w:customStyle="1" w:styleId="Nagwek3Znak">
    <w:name w:val="Nagłówek 3 Znak"/>
    <w:link w:val="Nagwek3"/>
    <w:rsid w:val="00EA5290"/>
    <w:rPr>
      <w:rFonts w:eastAsia="Times New Roman" w:cs="Arial"/>
      <w:b/>
      <w:bCs/>
      <w:smallCaps/>
      <w:color w:val="8B8178"/>
      <w:sz w:val="32"/>
      <w:szCs w:val="32"/>
      <w:lang w:eastAsia="en-US"/>
    </w:rPr>
  </w:style>
  <w:style w:type="character" w:customStyle="1" w:styleId="Nagwek4Znak">
    <w:name w:val="Nagłówek 4 Znak"/>
    <w:link w:val="Nagwek4"/>
    <w:rsid w:val="00DC018E"/>
    <w:rPr>
      <w:rFonts w:eastAsia="Times New Roman"/>
      <w:b/>
      <w:bCs/>
      <w:color w:val="17365D"/>
      <w:sz w:val="24"/>
      <w:szCs w:val="28"/>
      <w:lang w:eastAsia="en-US"/>
    </w:rPr>
  </w:style>
  <w:style w:type="character" w:customStyle="1" w:styleId="Nagwek5Znak">
    <w:name w:val="Nagłówek 5 Znak"/>
    <w:link w:val="Nagwek5"/>
    <w:rsid w:val="00B51BAF"/>
    <w:rPr>
      <w:rFonts w:eastAsia="Times New Roman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link w:val="Nagwek6"/>
    <w:uiPriority w:val="2"/>
    <w:semiHidden/>
    <w:rsid w:val="00B51BAF"/>
    <w:rPr>
      <w:rFonts w:eastAsia="Times New Roman"/>
      <w:b/>
      <w:bCs/>
      <w:color w:val="8B8178"/>
      <w:sz w:val="22"/>
      <w:szCs w:val="24"/>
      <w:lang w:eastAsia="en-US"/>
    </w:rPr>
  </w:style>
  <w:style w:type="character" w:customStyle="1" w:styleId="Nagwek7Znak">
    <w:name w:val="Nagłówek 7 Znak"/>
    <w:link w:val="Nagwek7"/>
    <w:semiHidden/>
    <w:rsid w:val="00B51BAF"/>
    <w:rPr>
      <w:rFonts w:eastAsia="Times New Roman"/>
      <w:sz w:val="22"/>
      <w:szCs w:val="24"/>
      <w:lang w:eastAsia="en-US"/>
    </w:rPr>
  </w:style>
  <w:style w:type="character" w:customStyle="1" w:styleId="Nagwek8Znak">
    <w:name w:val="Nagłówek 8 Znak"/>
    <w:link w:val="Nagwek8"/>
    <w:rsid w:val="00B51BAF"/>
    <w:rPr>
      <w:rFonts w:eastAsia="Times New Roman"/>
      <w:i/>
      <w:iCs/>
      <w:sz w:val="22"/>
      <w:szCs w:val="24"/>
      <w:lang w:eastAsia="en-US"/>
    </w:rPr>
  </w:style>
  <w:style w:type="character" w:customStyle="1" w:styleId="Nagwek9Znak">
    <w:name w:val="Nagłówek 9 Znak"/>
    <w:link w:val="Nagwek9"/>
    <w:semiHidden/>
    <w:rsid w:val="00B51BAF"/>
    <w:rPr>
      <w:rFonts w:ascii="Cambria" w:eastAsia="Times New Roman" w:hAnsi="Cambria"/>
      <w:sz w:val="22"/>
      <w:szCs w:val="24"/>
      <w:lang w:eastAsia="en-US"/>
    </w:rPr>
  </w:style>
  <w:style w:type="paragraph" w:customStyle="1" w:styleId="Tabelapunktowanie2">
    <w:name w:val="Tabela_punktowanie_2"/>
    <w:basedOn w:val="Tabelapunktowanie1"/>
    <w:qFormat/>
    <w:rsid w:val="00EC643B"/>
    <w:pPr>
      <w:ind w:left="567" w:hanging="227"/>
    </w:pPr>
  </w:style>
  <w:style w:type="paragraph" w:customStyle="1" w:styleId="Tabelapunktowanie1">
    <w:name w:val="Tabela_punktowanie_1"/>
    <w:basedOn w:val="Tabela-punktowanie"/>
    <w:autoRedefine/>
    <w:qFormat/>
    <w:rsid w:val="00EC643B"/>
    <w:pPr>
      <w:numPr>
        <w:numId w:val="9"/>
      </w:numPr>
      <w:ind w:left="227" w:hanging="170"/>
    </w:pPr>
  </w:style>
  <w:style w:type="paragraph" w:customStyle="1" w:styleId="Tabela-punktowanie">
    <w:name w:val="Tabela-punktowanie"/>
    <w:basedOn w:val="Normalny"/>
    <w:autoRedefine/>
    <w:qFormat/>
    <w:rsid w:val="00B51BAF"/>
    <w:pPr>
      <w:numPr>
        <w:numId w:val="8"/>
      </w:numPr>
      <w:spacing w:before="20" w:after="20"/>
      <w:jc w:val="left"/>
    </w:pPr>
    <w:rPr>
      <w:bCs/>
      <w:sz w:val="20"/>
      <w:szCs w:val="20"/>
    </w:rPr>
  </w:style>
  <w:style w:type="paragraph" w:customStyle="1" w:styleId="Spisdiagramw">
    <w:name w:val="Spis diagramów"/>
    <w:basedOn w:val="Spisilustracji"/>
    <w:autoRedefine/>
    <w:uiPriority w:val="2"/>
    <w:qFormat/>
    <w:rsid w:val="00B51BAF"/>
    <w:pPr>
      <w:tabs>
        <w:tab w:val="left" w:pos="2268"/>
        <w:tab w:val="right" w:leader="dot" w:pos="9072"/>
      </w:tabs>
      <w:ind w:left="1701" w:right="1134" w:hanging="1134"/>
      <w:jc w:val="left"/>
    </w:pPr>
    <w:rPr>
      <w:lang w:eastAsia="ar-SA"/>
    </w:rPr>
  </w:style>
  <w:style w:type="paragraph" w:styleId="Spisilustracji">
    <w:name w:val="table of figures"/>
    <w:basedOn w:val="Normalny"/>
    <w:next w:val="Normalny"/>
    <w:uiPriority w:val="99"/>
    <w:unhideWhenUsed/>
    <w:rsid w:val="00B51BAF"/>
  </w:style>
  <w:style w:type="paragraph" w:customStyle="1" w:styleId="tabelanormalny">
    <w:name w:val="tabela_normalny"/>
    <w:basedOn w:val="Normalny"/>
    <w:autoRedefine/>
    <w:qFormat/>
    <w:rsid w:val="00721DA7"/>
    <w:pPr>
      <w:spacing w:before="40" w:after="40" w:line="264" w:lineRule="auto"/>
      <w:jc w:val="left"/>
    </w:pPr>
    <w:rPr>
      <w:bCs/>
      <w:sz w:val="20"/>
      <w:szCs w:val="20"/>
    </w:rPr>
  </w:style>
  <w:style w:type="paragraph" w:customStyle="1" w:styleId="wypunktowanie">
    <w:name w:val="wypunktowanie"/>
    <w:basedOn w:val="Normalny"/>
    <w:link w:val="wypunktowanieZnak"/>
    <w:uiPriority w:val="1"/>
    <w:qFormat/>
    <w:rsid w:val="00B51BAF"/>
    <w:pPr>
      <w:numPr>
        <w:numId w:val="11"/>
      </w:numPr>
    </w:pPr>
    <w:rPr>
      <w:lang w:val="x-none"/>
    </w:rPr>
  </w:style>
  <w:style w:type="character" w:customStyle="1" w:styleId="wypunktowanieZnak">
    <w:name w:val="wypunktowanie Znak"/>
    <w:link w:val="wypunktowanie"/>
    <w:uiPriority w:val="1"/>
    <w:rsid w:val="00B51BAF"/>
    <w:rPr>
      <w:rFonts w:eastAsia="Times New Roman"/>
      <w:sz w:val="22"/>
      <w:szCs w:val="24"/>
      <w:lang w:val="x-none" w:eastAsia="en-US"/>
    </w:rPr>
  </w:style>
  <w:style w:type="paragraph" w:customStyle="1" w:styleId="metrykatabela">
    <w:name w:val="metryka_tabela"/>
    <w:basedOn w:val="Normalny"/>
    <w:autoRedefine/>
    <w:uiPriority w:val="1"/>
    <w:qFormat/>
    <w:rsid w:val="00FF6B51"/>
    <w:pPr>
      <w:spacing w:before="40" w:after="40"/>
      <w:jc w:val="left"/>
    </w:pPr>
    <w:rPr>
      <w:noProof/>
      <w:sz w:val="20"/>
      <w:lang w:eastAsia="pl-PL"/>
    </w:rPr>
  </w:style>
  <w:style w:type="paragraph" w:customStyle="1" w:styleId="metrykatabelanaglowek">
    <w:name w:val="metryka_tabela_naglowek"/>
    <w:basedOn w:val="Normalny"/>
    <w:autoRedefine/>
    <w:uiPriority w:val="1"/>
    <w:qFormat/>
    <w:rsid w:val="00FF6B51"/>
    <w:pPr>
      <w:spacing w:before="0" w:after="0"/>
      <w:jc w:val="left"/>
    </w:pPr>
    <w:rPr>
      <w:b/>
      <w:noProof/>
      <w:sz w:val="20"/>
      <w:lang w:eastAsia="pl-PL"/>
    </w:rPr>
  </w:style>
  <w:style w:type="paragraph" w:customStyle="1" w:styleId="tabelanumeracja">
    <w:name w:val="tabela_numeracja"/>
    <w:basedOn w:val="Normalny"/>
    <w:qFormat/>
    <w:rsid w:val="00DC018E"/>
    <w:pPr>
      <w:numPr>
        <w:numId w:val="10"/>
      </w:numPr>
    </w:pPr>
    <w:rPr>
      <w:szCs w:val="20"/>
    </w:rPr>
  </w:style>
  <w:style w:type="paragraph" w:customStyle="1" w:styleId="metrykanaglowek">
    <w:name w:val="metryka_naglowek"/>
    <w:basedOn w:val="Normalny"/>
    <w:link w:val="metrykanaglowekZnak"/>
    <w:autoRedefine/>
    <w:uiPriority w:val="1"/>
    <w:qFormat/>
    <w:rsid w:val="00694A86"/>
    <w:pPr>
      <w:keepNext/>
    </w:pPr>
    <w:rPr>
      <w:rFonts w:ascii="Trebuchet MS" w:hAnsi="Trebuchet MS"/>
      <w:b/>
      <w:color w:val="17365D"/>
      <w:szCs w:val="26"/>
      <w:lang w:eastAsia="pl-PL"/>
    </w:rPr>
  </w:style>
  <w:style w:type="character" w:customStyle="1" w:styleId="metrykanaglowekZnak">
    <w:name w:val="metryka_naglowek Znak"/>
    <w:link w:val="metrykanaglowek"/>
    <w:uiPriority w:val="1"/>
    <w:rsid w:val="00694A86"/>
    <w:rPr>
      <w:rFonts w:ascii="Trebuchet MS" w:eastAsia="Times New Roman" w:hAnsi="Trebuchet MS"/>
      <w:b/>
      <w:color w:val="17365D"/>
      <w:sz w:val="22"/>
      <w:szCs w:val="26"/>
    </w:rPr>
  </w:style>
  <w:style w:type="paragraph" w:customStyle="1" w:styleId="stopkastrony">
    <w:name w:val="stopka_strony"/>
    <w:basedOn w:val="Stopka"/>
    <w:uiPriority w:val="1"/>
    <w:qFormat/>
    <w:rsid w:val="00B51BAF"/>
    <w:pPr>
      <w:tabs>
        <w:tab w:val="left" w:pos="4678"/>
      </w:tabs>
      <w:spacing w:before="0"/>
      <w:jc w:val="center"/>
    </w:pPr>
    <w:rPr>
      <w:b w:val="0"/>
      <w:sz w:val="24"/>
      <w:lang w:val="x-none" w:eastAsia="x-none"/>
    </w:rPr>
  </w:style>
  <w:style w:type="paragraph" w:styleId="Stopka">
    <w:name w:val="footer"/>
    <w:basedOn w:val="Normalny"/>
    <w:link w:val="StopkaZnak"/>
    <w:autoRedefine/>
    <w:uiPriority w:val="99"/>
    <w:unhideWhenUsed/>
    <w:qFormat/>
    <w:rsid w:val="00B51BAF"/>
    <w:pPr>
      <w:tabs>
        <w:tab w:val="right" w:pos="9639"/>
      </w:tabs>
      <w:spacing w:before="240"/>
      <w:contextualSpacing/>
      <w:jc w:val="right"/>
    </w:pPr>
    <w:rPr>
      <w:rFonts w:ascii="Arial" w:hAnsi="Arial" w:cs="Arial"/>
      <w:b/>
      <w:noProof/>
      <w:szCs w:val="20"/>
      <w:lang w:eastAsia="pl-PL"/>
    </w:rPr>
  </w:style>
  <w:style w:type="character" w:customStyle="1" w:styleId="StopkaZnak">
    <w:name w:val="Stopka Znak"/>
    <w:link w:val="Stopka"/>
    <w:uiPriority w:val="99"/>
    <w:rsid w:val="00B51BAF"/>
    <w:rPr>
      <w:rFonts w:ascii="Arial" w:eastAsia="Times New Roman" w:hAnsi="Arial" w:cs="Arial"/>
      <w:b/>
      <w:noProof/>
      <w:sz w:val="22"/>
    </w:rPr>
  </w:style>
  <w:style w:type="paragraph" w:customStyle="1" w:styleId="przypisdolny">
    <w:name w:val="przypis_dolny"/>
    <w:basedOn w:val="Tekstprzypisudolnego"/>
    <w:uiPriority w:val="1"/>
    <w:qFormat/>
    <w:rsid w:val="00B51BAF"/>
    <w:pPr>
      <w:tabs>
        <w:tab w:val="right" w:pos="-142"/>
      </w:tabs>
      <w:ind w:left="142" w:hanging="142"/>
    </w:pPr>
    <w:rPr>
      <w:sz w:val="18"/>
      <w:szCs w:val="20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51BAF"/>
  </w:style>
  <w:style w:type="character" w:customStyle="1" w:styleId="TekstprzypisudolnegoZnak">
    <w:name w:val="Tekst przypisu dolnego Znak"/>
    <w:link w:val="Tekstprzypisudolnego"/>
    <w:uiPriority w:val="99"/>
    <w:rsid w:val="00B51BAF"/>
    <w:rPr>
      <w:rFonts w:eastAsia="Times New Roman"/>
      <w:sz w:val="22"/>
      <w:szCs w:val="24"/>
      <w:lang w:eastAsia="en-US"/>
    </w:rPr>
  </w:style>
  <w:style w:type="paragraph" w:customStyle="1" w:styleId="Wymagania-sekcja">
    <w:name w:val="Wymagania - sekcja"/>
    <w:basedOn w:val="Normalny"/>
    <w:qFormat/>
    <w:rsid w:val="00B51BAF"/>
    <w:rPr>
      <w:b/>
    </w:rPr>
  </w:style>
  <w:style w:type="paragraph" w:customStyle="1" w:styleId="WymaganieL1">
    <w:name w:val="Wymaganie L1"/>
    <w:basedOn w:val="Normalny"/>
    <w:link w:val="WymaganieL1Znak"/>
    <w:qFormat/>
    <w:rsid w:val="00B51BAF"/>
    <w:pPr>
      <w:numPr>
        <w:ilvl w:val="3"/>
        <w:numId w:val="12"/>
      </w:numPr>
      <w:jc w:val="left"/>
    </w:pPr>
    <w:rPr>
      <w:lang w:val="x-none"/>
    </w:rPr>
  </w:style>
  <w:style w:type="character" w:customStyle="1" w:styleId="WymaganieL1Znak">
    <w:name w:val="Wymaganie L1 Znak"/>
    <w:link w:val="WymaganieL1"/>
    <w:rsid w:val="00B51BAF"/>
    <w:rPr>
      <w:rFonts w:eastAsia="Times New Roman"/>
      <w:sz w:val="22"/>
      <w:szCs w:val="24"/>
      <w:lang w:val="x-none" w:eastAsia="en-US"/>
    </w:rPr>
  </w:style>
  <w:style w:type="paragraph" w:customStyle="1" w:styleId="WymaganieL2">
    <w:name w:val="Wymaganie L2"/>
    <w:basedOn w:val="WymaganieL1"/>
    <w:link w:val="WymaganieL2Znak"/>
    <w:qFormat/>
    <w:rsid w:val="00B51BAF"/>
    <w:pPr>
      <w:numPr>
        <w:ilvl w:val="4"/>
      </w:numPr>
      <w:spacing w:before="60"/>
    </w:pPr>
  </w:style>
  <w:style w:type="character" w:customStyle="1" w:styleId="WymaganieL2Znak">
    <w:name w:val="Wymaganie L2 Znak"/>
    <w:link w:val="WymaganieL2"/>
    <w:rsid w:val="00B51BAF"/>
    <w:rPr>
      <w:rFonts w:eastAsia="Times New Roman"/>
      <w:sz w:val="22"/>
      <w:szCs w:val="24"/>
      <w:lang w:val="x-none" w:eastAsia="en-US"/>
    </w:rPr>
  </w:style>
  <w:style w:type="paragraph" w:customStyle="1" w:styleId="wymagania-punkty">
    <w:name w:val="wymagania - punkty"/>
    <w:basedOn w:val="WymaganieL2"/>
    <w:link w:val="wymagania-punktyZnak"/>
    <w:qFormat/>
    <w:rsid w:val="00B51BAF"/>
    <w:pPr>
      <w:numPr>
        <w:ilvl w:val="5"/>
      </w:numPr>
      <w:spacing w:before="0"/>
    </w:pPr>
  </w:style>
  <w:style w:type="character" w:customStyle="1" w:styleId="wymagania-punktyZnak">
    <w:name w:val="wymagania - punkty Znak"/>
    <w:link w:val="wymagania-punkty"/>
    <w:rsid w:val="00B51BAF"/>
    <w:rPr>
      <w:rFonts w:eastAsia="Times New Roman"/>
      <w:sz w:val="22"/>
      <w:szCs w:val="24"/>
      <w:lang w:val="x-none" w:eastAsia="en-US"/>
    </w:rPr>
  </w:style>
  <w:style w:type="paragraph" w:customStyle="1" w:styleId="Wymagania-punkyL2">
    <w:name w:val="Wymagania - punky L2"/>
    <w:basedOn w:val="wymagania-punkty"/>
    <w:qFormat/>
    <w:rsid w:val="00B51BAF"/>
    <w:pPr>
      <w:numPr>
        <w:ilvl w:val="6"/>
      </w:numPr>
    </w:pPr>
    <w:rPr>
      <w:lang w:eastAsia="pl-PL"/>
    </w:rPr>
  </w:style>
  <w:style w:type="paragraph" w:styleId="Legenda">
    <w:name w:val="caption"/>
    <w:aliases w:val="legenda"/>
    <w:basedOn w:val="Normalny"/>
    <w:next w:val="Normalny"/>
    <w:autoRedefine/>
    <w:qFormat/>
    <w:rsid w:val="002C230F"/>
    <w:pPr>
      <w:keepNext/>
      <w:keepLines/>
      <w:spacing w:before="240" w:after="0" w:line="288" w:lineRule="auto"/>
      <w:ind w:left="709" w:hanging="709"/>
      <w:jc w:val="left"/>
    </w:pPr>
    <w:rPr>
      <w:b/>
      <w:color w:val="8B8178"/>
      <w:sz w:val="20"/>
      <w:lang w:eastAsia="pl-PL"/>
    </w:rPr>
  </w:style>
  <w:style w:type="paragraph" w:styleId="Tytu">
    <w:name w:val="Title"/>
    <w:basedOn w:val="Normalny"/>
    <w:next w:val="Normalny"/>
    <w:link w:val="TytuZnak"/>
    <w:autoRedefine/>
    <w:qFormat/>
    <w:rsid w:val="00694A86"/>
    <w:pPr>
      <w:keepNext/>
      <w:keepLines/>
      <w:spacing w:before="5400" w:after="1800"/>
      <w:contextualSpacing/>
      <w:jc w:val="left"/>
    </w:pPr>
    <w:rPr>
      <w:b/>
      <w:caps/>
      <w:color w:val="17365D"/>
      <w:kern w:val="28"/>
      <w:sz w:val="48"/>
      <w:szCs w:val="64"/>
      <w:lang w:val="cs-CZ" w:eastAsia="pl-PL"/>
    </w:rPr>
  </w:style>
  <w:style w:type="character" w:customStyle="1" w:styleId="TytuZnak">
    <w:name w:val="Tytuł Znak"/>
    <w:link w:val="Tytu"/>
    <w:rsid w:val="00694A86"/>
    <w:rPr>
      <w:rFonts w:eastAsia="Times New Roman"/>
      <w:b/>
      <w:caps/>
      <w:color w:val="17365D"/>
      <w:kern w:val="28"/>
      <w:sz w:val="48"/>
      <w:szCs w:val="64"/>
      <w:lang w:val="cs-CZ"/>
    </w:rPr>
  </w:style>
  <w:style w:type="paragraph" w:styleId="Podtytu">
    <w:name w:val="Subtitle"/>
    <w:basedOn w:val="Nagwek5"/>
    <w:next w:val="Normalny"/>
    <w:link w:val="PodtytuZnak"/>
    <w:autoRedefine/>
    <w:qFormat/>
    <w:rsid w:val="00EC643B"/>
    <w:pPr>
      <w:keepNext/>
      <w:keepLines/>
      <w:numPr>
        <w:ilvl w:val="0"/>
        <w:numId w:val="0"/>
      </w:numPr>
      <w:spacing w:before="0" w:line="264" w:lineRule="auto"/>
      <w:jc w:val="right"/>
      <w:outlineLvl w:val="9"/>
    </w:pPr>
    <w:rPr>
      <w:bCs w:val="0"/>
      <w:i w:val="0"/>
      <w:iCs w:val="0"/>
      <w:smallCaps/>
      <w:color w:val="17365D"/>
      <w:sz w:val="36"/>
      <w:szCs w:val="20"/>
    </w:rPr>
  </w:style>
  <w:style w:type="character" w:customStyle="1" w:styleId="PodtytuZnak">
    <w:name w:val="Podtytuł Znak"/>
    <w:link w:val="Podtytu"/>
    <w:rsid w:val="00EC643B"/>
    <w:rPr>
      <w:rFonts w:eastAsia="Times New Roman"/>
      <w:b/>
      <w:smallCaps/>
      <w:color w:val="17365D"/>
      <w:sz w:val="36"/>
      <w:lang w:eastAsia="en-US"/>
    </w:rPr>
  </w:style>
  <w:style w:type="character" w:styleId="Pogrubienie">
    <w:name w:val="Strong"/>
    <w:qFormat/>
    <w:rsid w:val="00B51BAF"/>
    <w:rPr>
      <w:b/>
      <w:bCs/>
    </w:rPr>
  </w:style>
  <w:style w:type="character" w:styleId="Uwydatnienie">
    <w:name w:val="Emphasis"/>
    <w:uiPriority w:val="20"/>
    <w:qFormat/>
    <w:rsid w:val="00B51BAF"/>
    <w:rPr>
      <w:rFonts w:ascii="Calibri" w:hAnsi="Calibri"/>
      <w:i/>
      <w:iCs/>
      <w:color w:val="8B8178"/>
      <w:sz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51BAF"/>
    <w:rPr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51BAF"/>
    <w:rPr>
      <w:rFonts w:eastAsia="Times New Roman"/>
      <w:sz w:val="22"/>
      <w:lang w:eastAsia="en-US"/>
    </w:rPr>
  </w:style>
  <w:style w:type="character" w:styleId="Odwoanieprzypisukocowego">
    <w:name w:val="endnote reference"/>
    <w:uiPriority w:val="99"/>
    <w:semiHidden/>
    <w:unhideWhenUsed/>
    <w:rsid w:val="00B51BAF"/>
    <w:rPr>
      <w:vertAlign w:val="superscript"/>
    </w:rPr>
  </w:style>
  <w:style w:type="character" w:styleId="Odwoanieprzypisudolnego">
    <w:name w:val="footnote reference"/>
    <w:uiPriority w:val="99"/>
    <w:unhideWhenUsed/>
    <w:rsid w:val="00B51BA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1BA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51BAF"/>
    <w:rPr>
      <w:rFonts w:ascii="Tahoma" w:eastAsia="Times New Roman" w:hAnsi="Tahoma" w:cs="Tahoma"/>
      <w:sz w:val="16"/>
      <w:szCs w:val="16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B51B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51BAF"/>
    <w:rPr>
      <w:rFonts w:eastAsia="Times New Roman"/>
      <w:sz w:val="22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B51B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51BAF"/>
    <w:rPr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B51BAF"/>
    <w:rPr>
      <w:rFonts w:eastAsia="Times New Roman"/>
      <w:sz w:val="22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1BA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51BAF"/>
    <w:rPr>
      <w:rFonts w:eastAsia="Times New Roman"/>
      <w:b/>
      <w:bCs/>
      <w:sz w:val="22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7B3E49"/>
    <w:pPr>
      <w:tabs>
        <w:tab w:val="left" w:pos="400"/>
        <w:tab w:val="right" w:leader="dot" w:pos="9062"/>
      </w:tabs>
      <w:spacing w:after="60"/>
      <w:ind w:left="57" w:hanging="57"/>
      <w:jc w:val="left"/>
    </w:pPr>
    <w:rPr>
      <w:b/>
    </w:rPr>
  </w:style>
  <w:style w:type="paragraph" w:styleId="Spistreci2">
    <w:name w:val="toc 2"/>
    <w:basedOn w:val="Normalny"/>
    <w:next w:val="Normalny"/>
    <w:autoRedefine/>
    <w:uiPriority w:val="39"/>
    <w:unhideWhenUsed/>
    <w:rsid w:val="00731E1A"/>
    <w:pPr>
      <w:spacing w:after="60"/>
      <w:ind w:left="907" w:hanging="510"/>
      <w:jc w:val="left"/>
    </w:pPr>
  </w:style>
  <w:style w:type="paragraph" w:styleId="Spistreci3">
    <w:name w:val="toc 3"/>
    <w:basedOn w:val="Normalny"/>
    <w:next w:val="Normalny"/>
    <w:autoRedefine/>
    <w:uiPriority w:val="39"/>
    <w:unhideWhenUsed/>
    <w:rsid w:val="00731E1A"/>
    <w:pPr>
      <w:tabs>
        <w:tab w:val="left" w:pos="1320"/>
        <w:tab w:val="right" w:leader="dot" w:pos="9062"/>
      </w:tabs>
      <w:spacing w:after="100"/>
      <w:ind w:left="1474" w:hanging="567"/>
    </w:pPr>
  </w:style>
  <w:style w:type="character" w:styleId="Hipercze">
    <w:name w:val="Hyperlink"/>
    <w:uiPriority w:val="99"/>
    <w:unhideWhenUsed/>
    <w:rsid w:val="007B3E49"/>
    <w:rPr>
      <w:rFonts w:ascii="Calibri" w:hAnsi="Calibri"/>
      <w:color w:val="auto"/>
      <w:sz w:val="22"/>
      <w:u w:val="single"/>
    </w:rPr>
  </w:style>
  <w:style w:type="character" w:styleId="UyteHipercze">
    <w:name w:val="FollowedHyperlink"/>
    <w:uiPriority w:val="99"/>
    <w:semiHidden/>
    <w:unhideWhenUsed/>
    <w:rsid w:val="00B51BAF"/>
    <w:rPr>
      <w:color w:val="800080"/>
      <w:u w:val="single"/>
    </w:rPr>
  </w:style>
  <w:style w:type="paragraph" w:customStyle="1" w:styleId="Numerowaniepoz1">
    <w:name w:val="Numerowanie_poz_1"/>
    <w:basedOn w:val="Normalny"/>
    <w:link w:val="Numerowaniepoz1Znak"/>
    <w:autoRedefine/>
    <w:qFormat/>
    <w:rsid w:val="00DC018E"/>
    <w:pPr>
      <w:numPr>
        <w:numId w:val="4"/>
      </w:numPr>
      <w:ind w:left="738" w:hanging="284"/>
    </w:pPr>
  </w:style>
  <w:style w:type="character" w:customStyle="1" w:styleId="Numerowaniepoz1Znak">
    <w:name w:val="Numerowanie_poz_1 Znak"/>
    <w:link w:val="Numerowaniepoz1"/>
    <w:rsid w:val="00DC018E"/>
    <w:rPr>
      <w:rFonts w:eastAsia="Times New Roman"/>
      <w:sz w:val="22"/>
      <w:szCs w:val="24"/>
      <w:lang w:eastAsia="en-US"/>
    </w:rPr>
  </w:style>
  <w:style w:type="paragraph" w:customStyle="1" w:styleId="spistreci-tytu">
    <w:name w:val="spis treści-tytuł"/>
    <w:basedOn w:val="Normalny"/>
    <w:qFormat/>
    <w:rsid w:val="00B51BAF"/>
    <w:pPr>
      <w:pageBreakBefore/>
    </w:pPr>
    <w:rPr>
      <w:b/>
      <w:color w:val="17365D"/>
    </w:rPr>
  </w:style>
  <w:style w:type="paragraph" w:customStyle="1" w:styleId="Tabelanagwekdolewej">
    <w:name w:val="Tabela nagłówek do lewej"/>
    <w:basedOn w:val="Normalny"/>
    <w:autoRedefine/>
    <w:qFormat/>
    <w:rsid w:val="00DE1B42"/>
    <w:pPr>
      <w:spacing w:beforeLines="20" w:before="48" w:afterLines="20" w:after="48" w:line="240" w:lineRule="auto"/>
      <w:jc w:val="left"/>
    </w:pPr>
    <w:rPr>
      <w:b/>
      <w:color w:val="FFFFFF"/>
      <w:sz w:val="20"/>
      <w:szCs w:val="20"/>
      <w:lang w:eastAsia="pl-PL"/>
    </w:rPr>
  </w:style>
  <w:style w:type="paragraph" w:customStyle="1" w:styleId="Tabelanagwekdorodka">
    <w:name w:val="Tabela nagłówek do środka"/>
    <w:basedOn w:val="Tabelanagwekdolewej"/>
    <w:next w:val="Normalny"/>
    <w:autoRedefine/>
    <w:qFormat/>
    <w:rsid w:val="00B51BAF"/>
    <w:pPr>
      <w:jc w:val="center"/>
    </w:pPr>
  </w:style>
  <w:style w:type="paragraph" w:customStyle="1" w:styleId="Tabelanumerowanie1">
    <w:name w:val="Tabela_numerowanie_1"/>
    <w:basedOn w:val="Tabelapunktowanie1"/>
    <w:autoRedefine/>
    <w:qFormat/>
    <w:rsid w:val="00EC643B"/>
    <w:pPr>
      <w:numPr>
        <w:numId w:val="13"/>
      </w:numPr>
      <w:spacing w:before="40" w:after="40" w:line="264" w:lineRule="auto"/>
      <w:ind w:left="340" w:hanging="227"/>
    </w:pPr>
    <w:rPr>
      <w:lang w:eastAsia="pl-PL"/>
    </w:rPr>
  </w:style>
  <w:style w:type="paragraph" w:customStyle="1" w:styleId="Tytudokumentu">
    <w:name w:val="Tytuł dokumentu"/>
    <w:basedOn w:val="Podtytu"/>
    <w:qFormat/>
    <w:rsid w:val="00B51BAF"/>
    <w:pPr>
      <w:spacing w:before="6000"/>
    </w:pPr>
    <w:rPr>
      <w:smallCaps w:val="0"/>
      <w:sz w:val="72"/>
    </w:rPr>
  </w:style>
  <w:style w:type="paragraph" w:customStyle="1" w:styleId="Wyrnienie">
    <w:name w:val="Wyróżnienie"/>
    <w:basedOn w:val="Normalny"/>
    <w:autoRedefine/>
    <w:qFormat/>
    <w:rsid w:val="00B51BAF"/>
    <w:pPr>
      <w:spacing w:before="360"/>
    </w:pPr>
    <w:rPr>
      <w:b/>
      <w:color w:val="000000"/>
    </w:rPr>
  </w:style>
  <w:style w:type="paragraph" w:customStyle="1" w:styleId="Wyrnienie2">
    <w:name w:val="Wyróżnienie_2"/>
    <w:basedOn w:val="Podtytu"/>
    <w:autoRedefine/>
    <w:qFormat/>
    <w:rsid w:val="00B51BAF"/>
    <w:pPr>
      <w:spacing w:before="120"/>
    </w:pPr>
    <w:rPr>
      <w:sz w:val="28"/>
    </w:rPr>
  </w:style>
  <w:style w:type="paragraph" w:customStyle="1" w:styleId="Punktowaniepoz1">
    <w:name w:val="Punktowanie_poz_1"/>
    <w:basedOn w:val="Normalny"/>
    <w:autoRedefine/>
    <w:qFormat/>
    <w:rsid w:val="00DC018E"/>
    <w:pPr>
      <w:numPr>
        <w:numId w:val="5"/>
      </w:numPr>
      <w:ind w:left="738" w:hanging="284"/>
      <w:jc w:val="left"/>
    </w:pPr>
    <w:rPr>
      <w:lang w:eastAsia="pl-PL"/>
    </w:rPr>
  </w:style>
  <w:style w:type="paragraph" w:customStyle="1" w:styleId="Punktowaniepoz2">
    <w:name w:val="Punktowanie_poz_2"/>
    <w:basedOn w:val="Punktowaniepoz1"/>
    <w:autoRedefine/>
    <w:qFormat/>
    <w:rsid w:val="00DC018E"/>
    <w:pPr>
      <w:numPr>
        <w:numId w:val="6"/>
      </w:numPr>
      <w:ind w:left="1418" w:hanging="284"/>
    </w:pPr>
  </w:style>
  <w:style w:type="paragraph" w:customStyle="1" w:styleId="Punktowaniepoz3">
    <w:name w:val="Punktowanie_poz_3"/>
    <w:basedOn w:val="Punktowaniepoz2"/>
    <w:autoRedefine/>
    <w:qFormat/>
    <w:rsid w:val="00DC018E"/>
    <w:pPr>
      <w:numPr>
        <w:numId w:val="7"/>
      </w:numPr>
      <w:spacing w:before="60" w:after="60"/>
      <w:ind w:left="1985" w:hanging="284"/>
    </w:pPr>
  </w:style>
  <w:style w:type="paragraph" w:customStyle="1" w:styleId="Spistrecinagwek">
    <w:name w:val="Spis treści_nagłówek"/>
    <w:basedOn w:val="Normalny"/>
    <w:qFormat/>
    <w:rsid w:val="00EC643B"/>
    <w:pPr>
      <w:jc w:val="left"/>
    </w:pPr>
    <w:rPr>
      <w:b/>
      <w:color w:val="17365D"/>
    </w:rPr>
  </w:style>
  <w:style w:type="character" w:styleId="Tekstzastpczy">
    <w:name w:val="Placeholder Text"/>
    <w:uiPriority w:val="99"/>
    <w:semiHidden/>
    <w:rsid w:val="00B51BAF"/>
    <w:rPr>
      <w:color w:val="808080"/>
    </w:rPr>
  </w:style>
  <w:style w:type="paragraph" w:customStyle="1" w:styleId="WTekstpodstawowy">
    <w:name w:val="W_Tekst podstawowy"/>
    <w:basedOn w:val="Normalny"/>
    <w:rsid w:val="00FF6B51"/>
    <w:pPr>
      <w:spacing w:before="40" w:after="60" w:line="240" w:lineRule="auto"/>
      <w:ind w:left="1134"/>
    </w:pPr>
    <w:rPr>
      <w:rFonts w:ascii="Arial Narrow" w:hAnsi="Arial Narrow"/>
      <w:szCs w:val="22"/>
      <w:lang w:val="x-none" w:eastAsia="pl-PL"/>
    </w:rPr>
  </w:style>
  <w:style w:type="paragraph" w:styleId="Akapitzlist">
    <w:name w:val="List Paragraph"/>
    <w:basedOn w:val="Normalny"/>
    <w:uiPriority w:val="34"/>
    <w:qFormat/>
    <w:rsid w:val="003C75C1"/>
    <w:pPr>
      <w:suppressAutoHyphens/>
      <w:spacing w:before="20"/>
      <w:ind w:left="720"/>
    </w:pPr>
    <w:rPr>
      <w:rFonts w:eastAsia="Calibri"/>
      <w:szCs w:val="22"/>
    </w:rPr>
  </w:style>
  <w:style w:type="paragraph" w:customStyle="1" w:styleId="wyliczenie1">
    <w:name w:val="wyliczenie1"/>
    <w:basedOn w:val="Normalny"/>
    <w:link w:val="wyliczenie1Znak"/>
    <w:qFormat/>
    <w:rsid w:val="008146C1"/>
    <w:pPr>
      <w:numPr>
        <w:numId w:val="14"/>
      </w:numPr>
      <w:jc w:val="left"/>
    </w:pPr>
  </w:style>
  <w:style w:type="character" w:customStyle="1" w:styleId="wyliczenie1Znak">
    <w:name w:val="wyliczenie1 Znak"/>
    <w:link w:val="wyliczenie1"/>
    <w:rsid w:val="008146C1"/>
    <w:rPr>
      <w:rFonts w:eastAsia="Times New Roman"/>
      <w:sz w:val="22"/>
      <w:szCs w:val="24"/>
      <w:lang w:eastAsia="en-US"/>
    </w:rPr>
  </w:style>
  <w:style w:type="character" w:customStyle="1" w:styleId="apple-converted-space">
    <w:name w:val="apple-converted-space"/>
    <w:rsid w:val="008146C1"/>
  </w:style>
  <w:style w:type="table" w:styleId="Tabela-Siatka">
    <w:name w:val="Table Grid"/>
    <w:basedOn w:val="Standardowy"/>
    <w:uiPriority w:val="39"/>
    <w:rsid w:val="003161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067F60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/>
      <w:bCs/>
      <w:smallCaps/>
      <w:color w:val="365F91" w:themeColor="accent1" w:themeShade="BF"/>
      <w:sz w:val="32"/>
    </w:rPr>
  </w:style>
  <w:style w:type="paragraph" w:styleId="NormalnyWeb">
    <w:name w:val="Normal (Web)"/>
    <w:basedOn w:val="Normalny"/>
    <w:uiPriority w:val="99"/>
    <w:unhideWhenUsed/>
    <w:rsid w:val="0077546F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eastAsia="pl-PL"/>
    </w:rPr>
  </w:style>
  <w:style w:type="character" w:customStyle="1" w:styleId="icon-default">
    <w:name w:val="icon-default"/>
    <w:basedOn w:val="Domylnaczcionkaakapitu"/>
    <w:rsid w:val="0077546F"/>
  </w:style>
  <w:style w:type="character" w:customStyle="1" w:styleId="Data1">
    <w:name w:val="Data1"/>
    <w:basedOn w:val="Domylnaczcionkaakapitu"/>
    <w:rsid w:val="0077546F"/>
  </w:style>
  <w:style w:type="paragraph" w:styleId="Poprawka">
    <w:name w:val="Revision"/>
    <w:hidden/>
    <w:uiPriority w:val="99"/>
    <w:semiHidden/>
    <w:rsid w:val="006A1484"/>
    <w:rPr>
      <w:rFonts w:eastAsia="Times New Roman"/>
      <w:sz w:val="22"/>
      <w:szCs w:val="24"/>
      <w:lang w:eastAsia="en-US"/>
    </w:rPr>
  </w:style>
  <w:style w:type="paragraph" w:customStyle="1" w:styleId="Default">
    <w:name w:val="Default"/>
    <w:rsid w:val="006646C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NumerowanieTabeli">
    <w:name w:val="NumerowanieTabeli"/>
    <w:basedOn w:val="Nagwek1"/>
    <w:link w:val="NumerowanieTabeliZnak"/>
    <w:qFormat/>
    <w:rsid w:val="00524EBD"/>
  </w:style>
  <w:style w:type="character" w:customStyle="1" w:styleId="NumerowanieTabeliZnak">
    <w:name w:val="NumerowanieTabeli Znak"/>
    <w:basedOn w:val="Nagwek1Znak"/>
    <w:link w:val="NumerowanieTabeli"/>
    <w:rsid w:val="00524EBD"/>
    <w:rPr>
      <w:rFonts w:ascii="TimesNewRoman" w:hAnsi="TimesNewRoman" w:cs="TimesNewRoman"/>
      <w:sz w:val="16"/>
    </w:rPr>
  </w:style>
  <w:style w:type="table" w:styleId="Tabelasiatki6kolorowa">
    <w:name w:val="Grid Table 6 Colorful"/>
    <w:basedOn w:val="Standardowy"/>
    <w:uiPriority w:val="51"/>
    <w:rsid w:val="00A551B3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aragraph">
    <w:name w:val="paragraph"/>
    <w:basedOn w:val="Normalny"/>
    <w:rsid w:val="0001317D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eastAsia="pl-PL"/>
    </w:rPr>
  </w:style>
  <w:style w:type="character" w:customStyle="1" w:styleId="normaltextrun">
    <w:name w:val="normaltextrun"/>
    <w:basedOn w:val="Domylnaczcionkaakapitu"/>
    <w:rsid w:val="0001317D"/>
  </w:style>
  <w:style w:type="character" w:customStyle="1" w:styleId="eop">
    <w:name w:val="eop"/>
    <w:basedOn w:val="Domylnaczcionkaakapitu"/>
    <w:rsid w:val="0001317D"/>
  </w:style>
  <w:style w:type="character" w:customStyle="1" w:styleId="scxw69773245">
    <w:name w:val="scxw69773245"/>
    <w:basedOn w:val="Domylnaczcionkaakapitu"/>
    <w:rsid w:val="000131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9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1857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5907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68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6020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071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1257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87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374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99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4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CCCCCC"/>
            <w:right w:val="none" w:sz="0" w:space="0" w:color="auto"/>
          </w:divBdr>
          <w:divsChild>
            <w:div w:id="120818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559610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0256133">
          <w:marLeft w:val="0"/>
          <w:marRight w:val="0"/>
          <w:marTop w:val="0"/>
          <w:marBottom w:val="0"/>
          <w:divBdr>
            <w:top w:val="none" w:sz="0" w:space="0" w:color="auto"/>
            <w:left w:val="single" w:sz="36" w:space="4" w:color="3572B0"/>
            <w:bottom w:val="single" w:sz="6" w:space="8" w:color="CCCCCC"/>
            <w:right w:val="none" w:sz="0" w:space="0" w:color="auto"/>
          </w:divBdr>
          <w:divsChild>
            <w:div w:id="188922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5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66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61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4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59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464181">
                  <w:marLeft w:val="0"/>
                  <w:marRight w:val="0"/>
                  <w:marTop w:val="0"/>
                  <w:marBottom w:val="0"/>
                  <w:divBdr>
                    <w:top w:val="single" w:sz="18" w:space="0" w:color="000000"/>
                    <w:left w:val="none" w:sz="0" w:space="0" w:color="auto"/>
                    <w:bottom w:val="single" w:sz="18" w:space="0" w:color="000000"/>
                    <w:right w:val="none" w:sz="0" w:space="0" w:color="auto"/>
                  </w:divBdr>
                  <w:divsChild>
                    <w:div w:id="26890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12" w:space="0" w:color="4D4D4D"/>
                      </w:divBdr>
                      <w:divsChild>
                        <w:div w:id="762645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007959">
                              <w:marLeft w:val="0"/>
                              <w:marRight w:val="0"/>
                              <w:marTop w:val="0"/>
                              <w:marBottom w:val="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884601">
                                  <w:marLeft w:val="105"/>
                                  <w:marRight w:val="0"/>
                                  <w:marTop w:val="6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282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1144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650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42122987">
                                  <w:marLeft w:val="105"/>
                                  <w:marRight w:val="0"/>
                                  <w:marTop w:val="6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2455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00730104">
                                  <w:marLeft w:val="105"/>
                                  <w:marRight w:val="0"/>
                                  <w:marTop w:val="6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8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diagramData" Target="diagrams/data1.xml"/><Relationship Id="rId26" Type="http://schemas.openxmlformats.org/officeDocument/2006/relationships/diagramColors" Target="diagrams/colors2.xml"/><Relationship Id="rId3" Type="http://schemas.openxmlformats.org/officeDocument/2006/relationships/customXml" Target="../customXml/item3.xml"/><Relationship Id="rId21" Type="http://schemas.openxmlformats.org/officeDocument/2006/relationships/diagramColors" Target="diagrams/colors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image" Target="media/image6.png"/><Relationship Id="rId25" Type="http://schemas.openxmlformats.org/officeDocument/2006/relationships/diagramQuickStyle" Target="diagrams/quickStyle2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diagramQuickStyle" Target="diagrams/quickStyle1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diagramLayout" Target="diagrams/layout2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diagramData" Target="diagrams/data2.xml"/><Relationship Id="rId28" Type="http://schemas.openxmlformats.org/officeDocument/2006/relationships/hyperlink" Target="tel:(22)12345678" TargetMode="External"/><Relationship Id="rId10" Type="http://schemas.openxmlformats.org/officeDocument/2006/relationships/endnotes" Target="endnotes.xml"/><Relationship Id="rId19" Type="http://schemas.openxmlformats.org/officeDocument/2006/relationships/diagramLayout" Target="diagrams/layout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microsoft.com/office/2007/relationships/diagramDrawing" Target="diagrams/drawing1.xml"/><Relationship Id="rId27" Type="http://schemas.microsoft.com/office/2007/relationships/diagramDrawing" Target="diagrams/drawing2.xml"/><Relationship Id="rId30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pawlows\Downloads\P1%20-%20szablon.dotx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17EF78E-BDC6-4B2E-91FC-40C87384DF99}" type="doc">
      <dgm:prSet loTypeId="urn:microsoft.com/office/officeart/2005/8/layout/StepDownProcess" loCatId="process" qsTypeId="urn:microsoft.com/office/officeart/2005/8/quickstyle/3d3" qsCatId="3D" csTypeId="urn:microsoft.com/office/officeart/2005/8/colors/accent1_2" csCatId="accent1" phldr="1"/>
      <dgm:spPr/>
      <dgm:t>
        <a:bodyPr/>
        <a:lstStyle/>
        <a:p>
          <a:endParaRPr lang="pl-PL"/>
        </a:p>
      </dgm:t>
    </dgm:pt>
    <dgm:pt modelId="{DDC9492B-2E76-4004-8A26-8EC4323C4A7F}">
      <dgm:prSet phldrT="[Tekst]" custT="1"/>
      <dgm:spPr/>
      <dgm:t>
        <a:bodyPr/>
        <a:lstStyle/>
        <a:p>
          <a:r>
            <a:rPr lang="pl-PL" sz="1600"/>
            <a:t>Zeskanowanie fotokodu</a:t>
          </a:r>
        </a:p>
      </dgm:t>
    </dgm:pt>
    <dgm:pt modelId="{F96808E5-0F23-4472-8219-E4E059AD4C5C}" type="parTrans" cxnId="{BAC2F477-8421-45C7-8409-1AA30515C86B}">
      <dgm:prSet/>
      <dgm:spPr/>
      <dgm:t>
        <a:bodyPr/>
        <a:lstStyle/>
        <a:p>
          <a:endParaRPr lang="pl-PL"/>
        </a:p>
      </dgm:t>
    </dgm:pt>
    <dgm:pt modelId="{B571CFCD-7CCD-4B91-B46B-D6659DC9889D}" type="sibTrans" cxnId="{BAC2F477-8421-45C7-8409-1AA30515C86B}">
      <dgm:prSet/>
      <dgm:spPr/>
      <dgm:t>
        <a:bodyPr/>
        <a:lstStyle/>
        <a:p>
          <a:endParaRPr lang="pl-PL"/>
        </a:p>
      </dgm:t>
    </dgm:pt>
    <dgm:pt modelId="{948F12FD-3C5F-421F-8B3C-4600CB78D1FE}">
      <dgm:prSet phldrT="[Tekst]" custT="1"/>
      <dgm:spPr/>
      <dgm:t>
        <a:bodyPr/>
        <a:lstStyle/>
        <a:p>
          <a:r>
            <a:rPr lang="pl-PL" sz="1100"/>
            <a:t>Zeskanowanie czytnikiem QR kodów pakietu i recepty</a:t>
          </a:r>
        </a:p>
      </dgm:t>
    </dgm:pt>
    <dgm:pt modelId="{AA7F8D7B-189C-4CF5-80EE-C29908CC42FF}" type="parTrans" cxnId="{AE2FD813-8514-4DD5-99B2-E70FE38F28B2}">
      <dgm:prSet/>
      <dgm:spPr/>
      <dgm:t>
        <a:bodyPr/>
        <a:lstStyle/>
        <a:p>
          <a:endParaRPr lang="pl-PL"/>
        </a:p>
      </dgm:t>
    </dgm:pt>
    <dgm:pt modelId="{F2735A8D-5513-4A27-B304-F5BA715E8D49}" type="sibTrans" cxnId="{AE2FD813-8514-4DD5-99B2-E70FE38F28B2}">
      <dgm:prSet/>
      <dgm:spPr/>
      <dgm:t>
        <a:bodyPr/>
        <a:lstStyle/>
        <a:p>
          <a:endParaRPr lang="pl-PL"/>
        </a:p>
      </dgm:t>
    </dgm:pt>
    <dgm:pt modelId="{326B51BF-A492-471B-8AE4-6F1098444480}">
      <dgm:prSet phldrT="[Tekst]"/>
      <dgm:spPr/>
      <dgm:t>
        <a:bodyPr/>
        <a:lstStyle/>
        <a:p>
          <a:r>
            <a:rPr lang="pl-PL"/>
            <a:t>Dekodowanie danych</a:t>
          </a:r>
        </a:p>
      </dgm:t>
    </dgm:pt>
    <dgm:pt modelId="{A894F0C4-57F9-4AA3-B2C4-2E521E44A44E}" type="parTrans" cxnId="{80F0C405-61C8-465E-B975-6ABC6D452454}">
      <dgm:prSet/>
      <dgm:spPr/>
      <dgm:t>
        <a:bodyPr/>
        <a:lstStyle/>
        <a:p>
          <a:endParaRPr lang="pl-PL"/>
        </a:p>
      </dgm:t>
    </dgm:pt>
    <dgm:pt modelId="{C3C8C45B-7B50-469B-B8AA-DECC01EB7A44}" type="sibTrans" cxnId="{80F0C405-61C8-465E-B975-6ABC6D452454}">
      <dgm:prSet/>
      <dgm:spPr/>
      <dgm:t>
        <a:bodyPr/>
        <a:lstStyle/>
        <a:p>
          <a:endParaRPr lang="pl-PL"/>
        </a:p>
      </dgm:t>
    </dgm:pt>
    <dgm:pt modelId="{2F7F4F1C-CF5A-4607-AC10-49845D1A11E8}">
      <dgm:prSet phldrT="[Tekst]"/>
      <dgm:spPr/>
      <dgm:t>
        <a:bodyPr/>
        <a:lstStyle/>
        <a:p>
          <a:r>
            <a:rPr lang="pl-PL"/>
            <a:t>Dekodowanie zgodnie z algorytmem w rozdz. 6</a:t>
          </a:r>
        </a:p>
      </dgm:t>
    </dgm:pt>
    <dgm:pt modelId="{5F3C4C40-1000-4982-8118-30691FC17297}" type="parTrans" cxnId="{C77A70CF-274E-4204-AF51-BDA27E0B079E}">
      <dgm:prSet/>
      <dgm:spPr/>
      <dgm:t>
        <a:bodyPr/>
        <a:lstStyle/>
        <a:p>
          <a:endParaRPr lang="pl-PL"/>
        </a:p>
      </dgm:t>
    </dgm:pt>
    <dgm:pt modelId="{CF54F787-7F93-4320-AA9D-A07DD4B0B72A}" type="sibTrans" cxnId="{C77A70CF-274E-4204-AF51-BDA27E0B079E}">
      <dgm:prSet/>
      <dgm:spPr/>
      <dgm:t>
        <a:bodyPr/>
        <a:lstStyle/>
        <a:p>
          <a:endParaRPr lang="pl-PL"/>
        </a:p>
      </dgm:t>
    </dgm:pt>
    <dgm:pt modelId="{F6159053-227E-4D4D-BDE7-C221A2A1577A}">
      <dgm:prSet phldrT="[Tekst]"/>
      <dgm:spPr/>
      <dgm:t>
        <a:bodyPr/>
        <a:lstStyle/>
        <a:p>
          <a:r>
            <a:rPr lang="pl-PL"/>
            <a:t>Kompozycja danych recepty</a:t>
          </a:r>
        </a:p>
      </dgm:t>
    </dgm:pt>
    <dgm:pt modelId="{D372FEF1-A942-4B69-B00F-E85CB27E6220}" type="parTrans" cxnId="{B3AAC0CE-1C08-4AD0-B10B-C9B6792E35F7}">
      <dgm:prSet/>
      <dgm:spPr/>
      <dgm:t>
        <a:bodyPr/>
        <a:lstStyle/>
        <a:p>
          <a:endParaRPr lang="pl-PL"/>
        </a:p>
      </dgm:t>
    </dgm:pt>
    <dgm:pt modelId="{89FB5D13-6A89-4A4B-9EC8-771036893711}" type="sibTrans" cxnId="{B3AAC0CE-1C08-4AD0-B10B-C9B6792E35F7}">
      <dgm:prSet/>
      <dgm:spPr/>
      <dgm:t>
        <a:bodyPr/>
        <a:lstStyle/>
        <a:p>
          <a:endParaRPr lang="pl-PL"/>
        </a:p>
      </dgm:t>
    </dgm:pt>
    <dgm:pt modelId="{C8110EBB-5CF0-4E15-8A0B-2A7295205AB3}">
      <dgm:prSet phldrT="[Tekst]" custT="1"/>
      <dgm:spPr/>
      <dgm:t>
        <a:bodyPr/>
        <a:lstStyle/>
        <a:p>
          <a:r>
            <a:rPr lang="pl-PL" sz="1100"/>
            <a:t>Kompozycja zgodnie z strukturą z rozdz. 7</a:t>
          </a:r>
        </a:p>
      </dgm:t>
    </dgm:pt>
    <dgm:pt modelId="{734EA756-25AB-4CE4-A34F-2EAFC8B9970D}" type="parTrans" cxnId="{E0274F67-B383-4CB8-8F36-25E744882249}">
      <dgm:prSet/>
      <dgm:spPr/>
      <dgm:t>
        <a:bodyPr/>
        <a:lstStyle/>
        <a:p>
          <a:endParaRPr lang="pl-PL"/>
        </a:p>
      </dgm:t>
    </dgm:pt>
    <dgm:pt modelId="{078B3E52-11BD-4CFD-96E9-C7CD78FE6DF0}" type="sibTrans" cxnId="{E0274F67-B383-4CB8-8F36-25E744882249}">
      <dgm:prSet/>
      <dgm:spPr/>
      <dgm:t>
        <a:bodyPr/>
        <a:lstStyle/>
        <a:p>
          <a:endParaRPr lang="pl-PL"/>
        </a:p>
      </dgm:t>
    </dgm:pt>
    <dgm:pt modelId="{0C0C6B37-02E8-4E65-B7F2-2369FB827F30}" type="pres">
      <dgm:prSet presAssocID="{917EF78E-BDC6-4B2E-91FC-40C87384DF99}" presName="rootnode" presStyleCnt="0">
        <dgm:presLayoutVars>
          <dgm:chMax/>
          <dgm:chPref/>
          <dgm:dir/>
          <dgm:animLvl val="lvl"/>
        </dgm:presLayoutVars>
      </dgm:prSet>
      <dgm:spPr/>
    </dgm:pt>
    <dgm:pt modelId="{C99EE209-18B1-4DDD-BF80-4093BCAC1E05}" type="pres">
      <dgm:prSet presAssocID="{DDC9492B-2E76-4004-8A26-8EC4323C4A7F}" presName="composite" presStyleCnt="0"/>
      <dgm:spPr/>
    </dgm:pt>
    <dgm:pt modelId="{E158AE0D-D704-46AB-98FE-666A3A0D4887}" type="pres">
      <dgm:prSet presAssocID="{DDC9492B-2E76-4004-8A26-8EC4323C4A7F}" presName="bentUpArrow1" presStyleLbl="alignImgPlace1" presStyleIdx="0" presStyleCnt="2"/>
      <dgm:spPr/>
    </dgm:pt>
    <dgm:pt modelId="{D106F3CF-3685-485A-9C81-9B8D69301D60}" type="pres">
      <dgm:prSet presAssocID="{DDC9492B-2E76-4004-8A26-8EC4323C4A7F}" presName="ParentText" presStyleLbl="node1" presStyleIdx="0" presStyleCnt="3">
        <dgm:presLayoutVars>
          <dgm:chMax val="1"/>
          <dgm:chPref val="1"/>
          <dgm:bulletEnabled val="1"/>
        </dgm:presLayoutVars>
      </dgm:prSet>
      <dgm:spPr/>
    </dgm:pt>
    <dgm:pt modelId="{DA1E882B-17EA-4A2B-BB9A-62285037D2C3}" type="pres">
      <dgm:prSet presAssocID="{DDC9492B-2E76-4004-8A26-8EC4323C4A7F}" presName="ChildText" presStyleLbl="revTx" presStyleIdx="0" presStyleCnt="3">
        <dgm:presLayoutVars>
          <dgm:chMax val="0"/>
          <dgm:chPref val="0"/>
          <dgm:bulletEnabled val="1"/>
        </dgm:presLayoutVars>
      </dgm:prSet>
      <dgm:spPr/>
    </dgm:pt>
    <dgm:pt modelId="{4DA586DB-8BF4-4AAC-96D9-15AD2F133C00}" type="pres">
      <dgm:prSet presAssocID="{B571CFCD-7CCD-4B91-B46B-D6659DC9889D}" presName="sibTrans" presStyleCnt="0"/>
      <dgm:spPr/>
    </dgm:pt>
    <dgm:pt modelId="{8175A95B-0D7A-43ED-B1DF-F0D0C3001CE0}" type="pres">
      <dgm:prSet presAssocID="{326B51BF-A492-471B-8AE4-6F1098444480}" presName="composite" presStyleCnt="0"/>
      <dgm:spPr/>
    </dgm:pt>
    <dgm:pt modelId="{BAE3D880-DB60-4F19-AF3A-0975C904DE03}" type="pres">
      <dgm:prSet presAssocID="{326B51BF-A492-471B-8AE4-6F1098444480}" presName="bentUpArrow1" presStyleLbl="alignImgPlace1" presStyleIdx="1" presStyleCnt="2"/>
      <dgm:spPr/>
    </dgm:pt>
    <dgm:pt modelId="{3E7DCB23-95B8-47A7-98CC-C3279C65D984}" type="pres">
      <dgm:prSet presAssocID="{326B51BF-A492-471B-8AE4-6F1098444480}" presName="ParentText" presStyleLbl="node1" presStyleIdx="1" presStyleCnt="3">
        <dgm:presLayoutVars>
          <dgm:chMax val="1"/>
          <dgm:chPref val="1"/>
          <dgm:bulletEnabled val="1"/>
        </dgm:presLayoutVars>
      </dgm:prSet>
      <dgm:spPr/>
    </dgm:pt>
    <dgm:pt modelId="{43F9AD1C-3F7B-45AE-9081-04FEE41E936B}" type="pres">
      <dgm:prSet presAssocID="{326B51BF-A492-471B-8AE4-6F1098444480}" presName="ChildText" presStyleLbl="revTx" presStyleIdx="1" presStyleCnt="3">
        <dgm:presLayoutVars>
          <dgm:chMax val="0"/>
          <dgm:chPref val="0"/>
          <dgm:bulletEnabled val="1"/>
        </dgm:presLayoutVars>
      </dgm:prSet>
      <dgm:spPr/>
    </dgm:pt>
    <dgm:pt modelId="{6D3E5CA2-78F0-4D17-899D-60B019D7A6BF}" type="pres">
      <dgm:prSet presAssocID="{C3C8C45B-7B50-469B-B8AA-DECC01EB7A44}" presName="sibTrans" presStyleCnt="0"/>
      <dgm:spPr/>
    </dgm:pt>
    <dgm:pt modelId="{42ABBBAD-C1FA-466C-A732-17252C5F9ABA}" type="pres">
      <dgm:prSet presAssocID="{F6159053-227E-4D4D-BDE7-C221A2A1577A}" presName="composite" presStyleCnt="0"/>
      <dgm:spPr/>
    </dgm:pt>
    <dgm:pt modelId="{76D76CD7-EBD0-4267-8651-2CBD59962B32}" type="pres">
      <dgm:prSet presAssocID="{F6159053-227E-4D4D-BDE7-C221A2A1577A}" presName="ParentText" presStyleLbl="node1" presStyleIdx="2" presStyleCnt="3">
        <dgm:presLayoutVars>
          <dgm:chMax val="1"/>
          <dgm:chPref val="1"/>
          <dgm:bulletEnabled val="1"/>
        </dgm:presLayoutVars>
      </dgm:prSet>
      <dgm:spPr/>
    </dgm:pt>
    <dgm:pt modelId="{11C4F9B0-7E20-47B4-A018-F3B1EF4E8AEC}" type="pres">
      <dgm:prSet presAssocID="{F6159053-227E-4D4D-BDE7-C221A2A1577A}" presName="FinalChildText" presStyleLbl="revTx" presStyleIdx="2" presStyleCnt="3">
        <dgm:presLayoutVars>
          <dgm:chMax val="0"/>
          <dgm:chPref val="0"/>
          <dgm:bulletEnabled val="1"/>
        </dgm:presLayoutVars>
      </dgm:prSet>
      <dgm:spPr/>
    </dgm:pt>
  </dgm:ptLst>
  <dgm:cxnLst>
    <dgm:cxn modelId="{80F0C405-61C8-465E-B975-6ABC6D452454}" srcId="{917EF78E-BDC6-4B2E-91FC-40C87384DF99}" destId="{326B51BF-A492-471B-8AE4-6F1098444480}" srcOrd="1" destOrd="0" parTransId="{A894F0C4-57F9-4AA3-B2C4-2E521E44A44E}" sibTransId="{C3C8C45B-7B50-469B-B8AA-DECC01EB7A44}"/>
    <dgm:cxn modelId="{64615011-7744-4047-91B1-E158CF4B5E55}" type="presOf" srcId="{DDC9492B-2E76-4004-8A26-8EC4323C4A7F}" destId="{D106F3CF-3685-485A-9C81-9B8D69301D60}" srcOrd="0" destOrd="0" presId="urn:microsoft.com/office/officeart/2005/8/layout/StepDownProcess"/>
    <dgm:cxn modelId="{AE2FD813-8514-4DD5-99B2-E70FE38F28B2}" srcId="{DDC9492B-2E76-4004-8A26-8EC4323C4A7F}" destId="{948F12FD-3C5F-421F-8B3C-4600CB78D1FE}" srcOrd="0" destOrd="0" parTransId="{AA7F8D7B-189C-4CF5-80EE-C29908CC42FF}" sibTransId="{F2735A8D-5513-4A27-B304-F5BA715E8D49}"/>
    <dgm:cxn modelId="{D4DBA014-9A26-4899-9902-43CAB5E6F28E}" type="presOf" srcId="{917EF78E-BDC6-4B2E-91FC-40C87384DF99}" destId="{0C0C6B37-02E8-4E65-B7F2-2369FB827F30}" srcOrd="0" destOrd="0" presId="urn:microsoft.com/office/officeart/2005/8/layout/StepDownProcess"/>
    <dgm:cxn modelId="{2C23FE23-8728-450C-B671-241589C285C4}" type="presOf" srcId="{C8110EBB-5CF0-4E15-8A0B-2A7295205AB3}" destId="{11C4F9B0-7E20-47B4-A018-F3B1EF4E8AEC}" srcOrd="0" destOrd="0" presId="urn:microsoft.com/office/officeart/2005/8/layout/StepDownProcess"/>
    <dgm:cxn modelId="{DB634433-A72A-4246-9DC6-6776D5EAB3A6}" type="presOf" srcId="{2F7F4F1C-CF5A-4607-AC10-49845D1A11E8}" destId="{43F9AD1C-3F7B-45AE-9081-04FEE41E936B}" srcOrd="0" destOrd="0" presId="urn:microsoft.com/office/officeart/2005/8/layout/StepDownProcess"/>
    <dgm:cxn modelId="{5975FC36-1D9D-4D80-863E-9E48566E3982}" type="presOf" srcId="{948F12FD-3C5F-421F-8B3C-4600CB78D1FE}" destId="{DA1E882B-17EA-4A2B-BB9A-62285037D2C3}" srcOrd="0" destOrd="0" presId="urn:microsoft.com/office/officeart/2005/8/layout/StepDownProcess"/>
    <dgm:cxn modelId="{E0274F67-B383-4CB8-8F36-25E744882249}" srcId="{F6159053-227E-4D4D-BDE7-C221A2A1577A}" destId="{C8110EBB-5CF0-4E15-8A0B-2A7295205AB3}" srcOrd="0" destOrd="0" parTransId="{734EA756-25AB-4CE4-A34F-2EAFC8B9970D}" sibTransId="{078B3E52-11BD-4CFD-96E9-C7CD78FE6DF0}"/>
    <dgm:cxn modelId="{52D5BF55-C66E-403C-8C03-DED1D5023EE3}" type="presOf" srcId="{326B51BF-A492-471B-8AE4-6F1098444480}" destId="{3E7DCB23-95B8-47A7-98CC-C3279C65D984}" srcOrd="0" destOrd="0" presId="urn:microsoft.com/office/officeart/2005/8/layout/StepDownProcess"/>
    <dgm:cxn modelId="{BAC2F477-8421-45C7-8409-1AA30515C86B}" srcId="{917EF78E-BDC6-4B2E-91FC-40C87384DF99}" destId="{DDC9492B-2E76-4004-8A26-8EC4323C4A7F}" srcOrd="0" destOrd="0" parTransId="{F96808E5-0F23-4472-8219-E4E059AD4C5C}" sibTransId="{B571CFCD-7CCD-4B91-B46B-D6659DC9889D}"/>
    <dgm:cxn modelId="{E29CF5A7-602A-4138-B630-1EA08FC61CC7}" type="presOf" srcId="{F6159053-227E-4D4D-BDE7-C221A2A1577A}" destId="{76D76CD7-EBD0-4267-8651-2CBD59962B32}" srcOrd="0" destOrd="0" presId="urn:microsoft.com/office/officeart/2005/8/layout/StepDownProcess"/>
    <dgm:cxn modelId="{B3AAC0CE-1C08-4AD0-B10B-C9B6792E35F7}" srcId="{917EF78E-BDC6-4B2E-91FC-40C87384DF99}" destId="{F6159053-227E-4D4D-BDE7-C221A2A1577A}" srcOrd="2" destOrd="0" parTransId="{D372FEF1-A942-4B69-B00F-E85CB27E6220}" sibTransId="{89FB5D13-6A89-4A4B-9EC8-771036893711}"/>
    <dgm:cxn modelId="{C77A70CF-274E-4204-AF51-BDA27E0B079E}" srcId="{326B51BF-A492-471B-8AE4-6F1098444480}" destId="{2F7F4F1C-CF5A-4607-AC10-49845D1A11E8}" srcOrd="0" destOrd="0" parTransId="{5F3C4C40-1000-4982-8118-30691FC17297}" sibTransId="{CF54F787-7F93-4320-AA9D-A07DD4B0B72A}"/>
    <dgm:cxn modelId="{2FEF5B6E-BE04-4B94-B04A-36B24B730139}" type="presParOf" srcId="{0C0C6B37-02E8-4E65-B7F2-2369FB827F30}" destId="{C99EE209-18B1-4DDD-BF80-4093BCAC1E05}" srcOrd="0" destOrd="0" presId="urn:microsoft.com/office/officeart/2005/8/layout/StepDownProcess"/>
    <dgm:cxn modelId="{3EBE4D98-D1E9-4B31-A0CA-C9FA5D7EC170}" type="presParOf" srcId="{C99EE209-18B1-4DDD-BF80-4093BCAC1E05}" destId="{E158AE0D-D704-46AB-98FE-666A3A0D4887}" srcOrd="0" destOrd="0" presId="urn:microsoft.com/office/officeart/2005/8/layout/StepDownProcess"/>
    <dgm:cxn modelId="{7DE1B70A-1275-4EB4-892C-A9348F2B005C}" type="presParOf" srcId="{C99EE209-18B1-4DDD-BF80-4093BCAC1E05}" destId="{D106F3CF-3685-485A-9C81-9B8D69301D60}" srcOrd="1" destOrd="0" presId="urn:microsoft.com/office/officeart/2005/8/layout/StepDownProcess"/>
    <dgm:cxn modelId="{FE6079D7-081B-4D64-9189-BF9FA7E543CA}" type="presParOf" srcId="{C99EE209-18B1-4DDD-BF80-4093BCAC1E05}" destId="{DA1E882B-17EA-4A2B-BB9A-62285037D2C3}" srcOrd="2" destOrd="0" presId="urn:microsoft.com/office/officeart/2005/8/layout/StepDownProcess"/>
    <dgm:cxn modelId="{2C37534E-B360-4E41-8358-19925D7888F0}" type="presParOf" srcId="{0C0C6B37-02E8-4E65-B7F2-2369FB827F30}" destId="{4DA586DB-8BF4-4AAC-96D9-15AD2F133C00}" srcOrd="1" destOrd="0" presId="urn:microsoft.com/office/officeart/2005/8/layout/StepDownProcess"/>
    <dgm:cxn modelId="{0DAC2D1D-09FB-47DA-BAB5-5D29F96A1143}" type="presParOf" srcId="{0C0C6B37-02E8-4E65-B7F2-2369FB827F30}" destId="{8175A95B-0D7A-43ED-B1DF-F0D0C3001CE0}" srcOrd="2" destOrd="0" presId="urn:microsoft.com/office/officeart/2005/8/layout/StepDownProcess"/>
    <dgm:cxn modelId="{47DB20D0-BEAA-4F4D-A783-FF2825CD15B7}" type="presParOf" srcId="{8175A95B-0D7A-43ED-B1DF-F0D0C3001CE0}" destId="{BAE3D880-DB60-4F19-AF3A-0975C904DE03}" srcOrd="0" destOrd="0" presId="urn:microsoft.com/office/officeart/2005/8/layout/StepDownProcess"/>
    <dgm:cxn modelId="{A45D029B-50E3-44FB-8CD0-A80C877333A9}" type="presParOf" srcId="{8175A95B-0D7A-43ED-B1DF-F0D0C3001CE0}" destId="{3E7DCB23-95B8-47A7-98CC-C3279C65D984}" srcOrd="1" destOrd="0" presId="urn:microsoft.com/office/officeart/2005/8/layout/StepDownProcess"/>
    <dgm:cxn modelId="{1645C087-542C-4244-A7E5-A58B56723E68}" type="presParOf" srcId="{8175A95B-0D7A-43ED-B1DF-F0D0C3001CE0}" destId="{43F9AD1C-3F7B-45AE-9081-04FEE41E936B}" srcOrd="2" destOrd="0" presId="urn:microsoft.com/office/officeart/2005/8/layout/StepDownProcess"/>
    <dgm:cxn modelId="{4B1E088A-E8A1-47D7-A4F9-CFCF57F98CDF}" type="presParOf" srcId="{0C0C6B37-02E8-4E65-B7F2-2369FB827F30}" destId="{6D3E5CA2-78F0-4D17-899D-60B019D7A6BF}" srcOrd="3" destOrd="0" presId="urn:microsoft.com/office/officeart/2005/8/layout/StepDownProcess"/>
    <dgm:cxn modelId="{A1E933F9-591C-44BB-95A5-A5D58196A8C8}" type="presParOf" srcId="{0C0C6B37-02E8-4E65-B7F2-2369FB827F30}" destId="{42ABBBAD-C1FA-466C-A732-17252C5F9ABA}" srcOrd="4" destOrd="0" presId="urn:microsoft.com/office/officeart/2005/8/layout/StepDownProcess"/>
    <dgm:cxn modelId="{667C75A1-3EAE-44F6-90BF-418549FD323B}" type="presParOf" srcId="{42ABBBAD-C1FA-466C-A732-17252C5F9ABA}" destId="{76D76CD7-EBD0-4267-8651-2CBD59962B32}" srcOrd="0" destOrd="0" presId="urn:microsoft.com/office/officeart/2005/8/layout/StepDownProcess"/>
    <dgm:cxn modelId="{5436427D-1300-42E2-9AB4-FC259AC6C262}" type="presParOf" srcId="{42ABBBAD-C1FA-466C-A732-17252C5F9ABA}" destId="{11C4F9B0-7E20-47B4-A018-F3B1EF4E8AEC}" srcOrd="1" destOrd="0" presId="urn:microsoft.com/office/officeart/2005/8/layout/StepDownProcess"/>
  </dgm:cxnLst>
  <dgm:bg/>
  <dgm:whole/>
  <dgm:extLst>
    <a:ext uri="http://schemas.microsoft.com/office/drawing/2008/diagram">
      <dsp:dataModelExt xmlns:dsp="http://schemas.microsoft.com/office/drawing/2008/diagram" relId="rId2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919B59A1-F662-4589-8C19-E03DF5DECE49}" type="doc">
      <dgm:prSet loTypeId="urn:microsoft.com/office/officeart/2008/layout/SquareAccentList" loCatId="list" qsTypeId="urn:microsoft.com/office/officeart/2005/8/quickstyle/3d2" qsCatId="3D" csTypeId="urn:microsoft.com/office/officeart/2005/8/colors/accent1_2" csCatId="accent1" phldr="1"/>
      <dgm:spPr/>
      <dgm:t>
        <a:bodyPr/>
        <a:lstStyle/>
        <a:p>
          <a:endParaRPr lang="pl-PL"/>
        </a:p>
      </dgm:t>
    </dgm:pt>
    <dgm:pt modelId="{B93BAA8E-4094-4F27-AB8C-0A3428A0C359}">
      <dgm:prSet phldrT="[Tekst]" custT="1"/>
      <dgm:spPr/>
      <dgm:t>
        <a:bodyPr/>
        <a:lstStyle/>
        <a:p>
          <a:pPr algn="ctr"/>
          <a:r>
            <a:rPr lang="pl-PL" sz="1400" b="1">
              <a:solidFill>
                <a:srgbClr val="002060"/>
              </a:solidFill>
            </a:rPr>
            <a:t>Kontener danych technicznych</a:t>
          </a:r>
        </a:p>
      </dgm:t>
    </dgm:pt>
    <dgm:pt modelId="{889B62EE-463C-40E3-9858-E08B7C681426}" type="parTrans" cxnId="{E2F0AABB-AAC8-4780-93E4-CDFD2088C813}">
      <dgm:prSet/>
      <dgm:spPr/>
      <dgm:t>
        <a:bodyPr/>
        <a:lstStyle/>
        <a:p>
          <a:endParaRPr lang="pl-PL"/>
        </a:p>
      </dgm:t>
    </dgm:pt>
    <dgm:pt modelId="{1A43843A-506D-4C8E-ACA5-53050FE4E691}" type="sibTrans" cxnId="{E2F0AABB-AAC8-4780-93E4-CDFD2088C813}">
      <dgm:prSet/>
      <dgm:spPr/>
      <dgm:t>
        <a:bodyPr/>
        <a:lstStyle/>
        <a:p>
          <a:endParaRPr lang="pl-PL"/>
        </a:p>
      </dgm:t>
    </dgm:pt>
    <dgm:pt modelId="{07F43D16-43BC-4F27-93F2-977FA058A28E}">
      <dgm:prSet phldrT="[Tekst]" custT="1"/>
      <dgm:spPr/>
      <dgm:t>
        <a:bodyPr/>
        <a:lstStyle/>
        <a:p>
          <a:r>
            <a:rPr lang="pl-PL" sz="1200" b="1" i="1">
              <a:solidFill>
                <a:schemeClr val="accent6">
                  <a:lumMod val="50000"/>
                </a:schemeClr>
              </a:solidFill>
            </a:rPr>
            <a:t>Atrybut 1</a:t>
          </a:r>
          <a:endParaRPr lang="pl-PL" sz="1200">
            <a:solidFill>
              <a:schemeClr val="accent6">
                <a:lumMod val="50000"/>
              </a:schemeClr>
            </a:solidFill>
          </a:endParaRPr>
        </a:p>
      </dgm:t>
    </dgm:pt>
    <dgm:pt modelId="{10F620A1-C424-4608-984A-E8184CCAA34E}" type="parTrans" cxnId="{8F971AAA-1E57-4882-B89C-3D2D9C572644}">
      <dgm:prSet/>
      <dgm:spPr/>
      <dgm:t>
        <a:bodyPr/>
        <a:lstStyle/>
        <a:p>
          <a:endParaRPr lang="pl-PL"/>
        </a:p>
      </dgm:t>
    </dgm:pt>
    <dgm:pt modelId="{28EAE75F-F364-42C9-BC8B-0AAE4D9B9D74}" type="sibTrans" cxnId="{8F971AAA-1E57-4882-B89C-3D2D9C572644}">
      <dgm:prSet/>
      <dgm:spPr/>
      <dgm:t>
        <a:bodyPr/>
        <a:lstStyle/>
        <a:p>
          <a:endParaRPr lang="pl-PL"/>
        </a:p>
      </dgm:t>
    </dgm:pt>
    <dgm:pt modelId="{D47C94D0-873A-4163-AC24-F40755468E7C}">
      <dgm:prSet phldrT="[Tekst]" custT="1"/>
      <dgm:spPr/>
      <dgm:t>
        <a:bodyPr/>
        <a:lstStyle/>
        <a:p>
          <a:r>
            <a:rPr lang="pl-PL" sz="1200" b="1" i="1">
              <a:solidFill>
                <a:schemeClr val="accent6">
                  <a:lumMod val="50000"/>
                </a:schemeClr>
              </a:solidFill>
            </a:rPr>
            <a:t>Atrybut 2</a:t>
          </a:r>
          <a:endParaRPr lang="pl-PL" sz="1200"/>
        </a:p>
      </dgm:t>
    </dgm:pt>
    <dgm:pt modelId="{B6982FD6-A4AB-4E5E-97A5-81260084E8BC}" type="parTrans" cxnId="{F0433522-50AC-410C-9DBC-EE73C6794CF1}">
      <dgm:prSet/>
      <dgm:spPr/>
      <dgm:t>
        <a:bodyPr/>
        <a:lstStyle/>
        <a:p>
          <a:endParaRPr lang="pl-PL"/>
        </a:p>
      </dgm:t>
    </dgm:pt>
    <dgm:pt modelId="{F36164B0-55B1-43BC-ABE8-F34EB3029FC4}" type="sibTrans" cxnId="{F0433522-50AC-410C-9DBC-EE73C6794CF1}">
      <dgm:prSet/>
      <dgm:spPr/>
      <dgm:t>
        <a:bodyPr/>
        <a:lstStyle/>
        <a:p>
          <a:endParaRPr lang="pl-PL"/>
        </a:p>
      </dgm:t>
    </dgm:pt>
    <dgm:pt modelId="{C0D449EE-372B-4E4C-A351-06FD9030C88D}">
      <dgm:prSet phldrT="[Tekst]" custT="1"/>
      <dgm:spPr/>
      <dgm:t>
        <a:bodyPr/>
        <a:lstStyle/>
        <a:p>
          <a:r>
            <a:rPr lang="pl-PL" sz="1200" b="1" i="1">
              <a:solidFill>
                <a:schemeClr val="accent6">
                  <a:lumMod val="50000"/>
                </a:schemeClr>
              </a:solidFill>
            </a:rPr>
            <a:t>Atrybut 3</a:t>
          </a:r>
          <a:endParaRPr lang="pl-PL" sz="1200"/>
        </a:p>
      </dgm:t>
    </dgm:pt>
    <dgm:pt modelId="{D9F58DE0-DD56-4273-883D-18C25228A449}" type="parTrans" cxnId="{23B9BFC4-0021-478D-B43A-AC57BA1A0969}">
      <dgm:prSet/>
      <dgm:spPr/>
      <dgm:t>
        <a:bodyPr/>
        <a:lstStyle/>
        <a:p>
          <a:endParaRPr lang="pl-PL"/>
        </a:p>
      </dgm:t>
    </dgm:pt>
    <dgm:pt modelId="{D5486370-D9AA-4D84-BBB0-44954610144F}" type="sibTrans" cxnId="{23B9BFC4-0021-478D-B43A-AC57BA1A0969}">
      <dgm:prSet/>
      <dgm:spPr/>
      <dgm:t>
        <a:bodyPr/>
        <a:lstStyle/>
        <a:p>
          <a:endParaRPr lang="pl-PL"/>
        </a:p>
      </dgm:t>
    </dgm:pt>
    <dgm:pt modelId="{51A55CEE-2E88-4F47-8C75-33D9D46D00C5}">
      <dgm:prSet phldrT="[Tekst]" custT="1"/>
      <dgm:spPr/>
      <dgm:t>
        <a:bodyPr/>
        <a:lstStyle/>
        <a:p>
          <a:pPr algn="ctr"/>
          <a:r>
            <a:rPr lang="pl-PL" sz="1400" b="1">
              <a:solidFill>
                <a:srgbClr val="002060"/>
              </a:solidFill>
            </a:rPr>
            <a:t>Kontener danych biznesowych</a:t>
          </a:r>
        </a:p>
      </dgm:t>
    </dgm:pt>
    <dgm:pt modelId="{BC001DCF-6508-4BDD-A22C-EFB61716D29C}" type="parTrans" cxnId="{9B513DAC-00A0-497C-9052-91110DADDDF1}">
      <dgm:prSet/>
      <dgm:spPr/>
      <dgm:t>
        <a:bodyPr/>
        <a:lstStyle/>
        <a:p>
          <a:endParaRPr lang="pl-PL"/>
        </a:p>
      </dgm:t>
    </dgm:pt>
    <dgm:pt modelId="{6134C703-F038-42B4-B634-FB4BE8150B9F}" type="sibTrans" cxnId="{9B513DAC-00A0-497C-9052-91110DADDDF1}">
      <dgm:prSet/>
      <dgm:spPr/>
      <dgm:t>
        <a:bodyPr/>
        <a:lstStyle/>
        <a:p>
          <a:endParaRPr lang="pl-PL"/>
        </a:p>
      </dgm:t>
    </dgm:pt>
    <dgm:pt modelId="{1BFB1831-B464-4F2D-BC7A-3AB7065A911D}">
      <dgm:prSet phldrT="[Tekst]" custT="1"/>
      <dgm:spPr/>
      <dgm:t>
        <a:bodyPr/>
        <a:lstStyle/>
        <a:p>
          <a:r>
            <a:rPr lang="pl-PL" sz="1200" b="1" i="1">
              <a:solidFill>
                <a:srgbClr val="002060"/>
              </a:solidFill>
            </a:rPr>
            <a:t>Atrybut 4</a:t>
          </a:r>
        </a:p>
      </dgm:t>
    </dgm:pt>
    <dgm:pt modelId="{C4C56AC2-014A-40AB-82B3-20F4C4FBEB90}" type="parTrans" cxnId="{A3209FF9-3C65-4A8E-B049-56F56EC1CE3A}">
      <dgm:prSet/>
      <dgm:spPr/>
      <dgm:t>
        <a:bodyPr/>
        <a:lstStyle/>
        <a:p>
          <a:endParaRPr lang="pl-PL"/>
        </a:p>
      </dgm:t>
    </dgm:pt>
    <dgm:pt modelId="{CF4DEFC3-C6AA-43E9-9909-0E78FB599D9B}" type="sibTrans" cxnId="{A3209FF9-3C65-4A8E-B049-56F56EC1CE3A}">
      <dgm:prSet/>
      <dgm:spPr/>
      <dgm:t>
        <a:bodyPr/>
        <a:lstStyle/>
        <a:p>
          <a:endParaRPr lang="pl-PL"/>
        </a:p>
      </dgm:t>
    </dgm:pt>
    <dgm:pt modelId="{50D8B839-80E8-4586-8E18-1761220AAE67}">
      <dgm:prSet phldrT="[Tekst]" custT="1"/>
      <dgm:spPr/>
      <dgm:t>
        <a:bodyPr/>
        <a:lstStyle/>
        <a:p>
          <a:r>
            <a:rPr lang="pl-PL" sz="1200" b="1" i="1">
              <a:solidFill>
                <a:srgbClr val="002060"/>
              </a:solidFill>
            </a:rPr>
            <a:t>Atrybut 5</a:t>
          </a:r>
          <a:endParaRPr lang="pl-PL" sz="1200"/>
        </a:p>
      </dgm:t>
    </dgm:pt>
    <dgm:pt modelId="{E2796369-690E-4767-9AF5-114B218EDD21}" type="parTrans" cxnId="{9A2CB17D-84C3-43A7-9583-AA6C3BB7620F}">
      <dgm:prSet/>
      <dgm:spPr/>
      <dgm:t>
        <a:bodyPr/>
        <a:lstStyle/>
        <a:p>
          <a:endParaRPr lang="pl-PL"/>
        </a:p>
      </dgm:t>
    </dgm:pt>
    <dgm:pt modelId="{80C0BB3C-9DF5-4CD8-9695-EB4A48DFA544}" type="sibTrans" cxnId="{9A2CB17D-84C3-43A7-9583-AA6C3BB7620F}">
      <dgm:prSet/>
      <dgm:spPr/>
      <dgm:t>
        <a:bodyPr/>
        <a:lstStyle/>
        <a:p>
          <a:endParaRPr lang="pl-PL"/>
        </a:p>
      </dgm:t>
    </dgm:pt>
    <dgm:pt modelId="{B39EAF34-69D4-47C8-B968-65BAE332330D}">
      <dgm:prSet phldrT="[Tekst]" custT="1"/>
      <dgm:spPr/>
      <dgm:t>
        <a:bodyPr/>
        <a:lstStyle/>
        <a:p>
          <a:r>
            <a:rPr lang="pl-PL" sz="1200" b="1" i="1">
              <a:solidFill>
                <a:srgbClr val="002060"/>
              </a:solidFill>
            </a:rPr>
            <a:t>Atrybut n</a:t>
          </a:r>
          <a:endParaRPr lang="pl-PL" sz="1200"/>
        </a:p>
      </dgm:t>
    </dgm:pt>
    <dgm:pt modelId="{85CEAEC7-B85E-4559-92B8-75E4F2014514}" type="parTrans" cxnId="{64E43508-A8C0-487B-BD5F-4D66A55F893B}">
      <dgm:prSet/>
      <dgm:spPr/>
      <dgm:t>
        <a:bodyPr/>
        <a:lstStyle/>
        <a:p>
          <a:endParaRPr lang="pl-PL"/>
        </a:p>
      </dgm:t>
    </dgm:pt>
    <dgm:pt modelId="{5A331D9D-5709-4E79-BBDC-0A8539F2C258}" type="sibTrans" cxnId="{64E43508-A8C0-487B-BD5F-4D66A55F893B}">
      <dgm:prSet/>
      <dgm:spPr/>
      <dgm:t>
        <a:bodyPr/>
        <a:lstStyle/>
        <a:p>
          <a:endParaRPr lang="pl-PL"/>
        </a:p>
      </dgm:t>
    </dgm:pt>
    <dgm:pt modelId="{BCE3CDA4-334B-49D7-9210-CAA734F3F33B}" type="pres">
      <dgm:prSet presAssocID="{919B59A1-F662-4589-8C19-E03DF5DECE49}" presName="layout" presStyleCnt="0">
        <dgm:presLayoutVars>
          <dgm:chMax/>
          <dgm:chPref/>
          <dgm:dir/>
          <dgm:resizeHandles/>
        </dgm:presLayoutVars>
      </dgm:prSet>
      <dgm:spPr/>
    </dgm:pt>
    <dgm:pt modelId="{985A514E-D678-4B7F-A6D7-FCF4AD039ABC}" type="pres">
      <dgm:prSet presAssocID="{B93BAA8E-4094-4F27-AB8C-0A3428A0C359}" presName="root" presStyleCnt="0">
        <dgm:presLayoutVars>
          <dgm:chMax/>
          <dgm:chPref/>
        </dgm:presLayoutVars>
      </dgm:prSet>
      <dgm:spPr/>
    </dgm:pt>
    <dgm:pt modelId="{D96BEF01-E411-412F-9864-BBB3033323E4}" type="pres">
      <dgm:prSet presAssocID="{B93BAA8E-4094-4F27-AB8C-0A3428A0C359}" presName="rootComposite" presStyleCnt="0">
        <dgm:presLayoutVars/>
      </dgm:prSet>
      <dgm:spPr/>
    </dgm:pt>
    <dgm:pt modelId="{E49AD203-FE85-434A-9D3E-3CA58E629914}" type="pres">
      <dgm:prSet presAssocID="{B93BAA8E-4094-4F27-AB8C-0A3428A0C359}" presName="ParentAccent" presStyleLbl="alignNode1" presStyleIdx="0" presStyleCnt="2"/>
      <dgm:spPr>
        <a:solidFill>
          <a:schemeClr val="accent2">
            <a:lumMod val="75000"/>
          </a:schemeClr>
        </a:solidFill>
      </dgm:spPr>
    </dgm:pt>
    <dgm:pt modelId="{10420C8E-D4AE-45B3-A313-065694DEF41B}" type="pres">
      <dgm:prSet presAssocID="{B93BAA8E-4094-4F27-AB8C-0A3428A0C359}" presName="ParentSmallAccent" presStyleLbl="fgAcc1" presStyleIdx="0" presStyleCnt="2" custFlipVert="1" custFlipHor="1" custScaleX="23284" custScaleY="25742"/>
      <dgm:spPr/>
      <dgm:extLst>
        <a:ext uri="{E40237B7-FDA0-4F09-8148-C483321AD2D9}">
          <dgm14:cNvPr xmlns:dgm14="http://schemas.microsoft.com/office/drawing/2010/diagram" id="0" name="" descr="A" title="A"/>
        </a:ext>
      </dgm:extLst>
    </dgm:pt>
    <dgm:pt modelId="{F1DD0D13-CD8F-4334-B77D-F70D71362A56}" type="pres">
      <dgm:prSet presAssocID="{B93BAA8E-4094-4F27-AB8C-0A3428A0C359}" presName="Parent" presStyleLbl="revTx" presStyleIdx="0" presStyleCnt="8">
        <dgm:presLayoutVars>
          <dgm:chMax/>
          <dgm:chPref val="4"/>
          <dgm:bulletEnabled val="1"/>
        </dgm:presLayoutVars>
      </dgm:prSet>
      <dgm:spPr/>
    </dgm:pt>
    <dgm:pt modelId="{26120B53-E037-454F-8FDB-C3EA7FD7127F}" type="pres">
      <dgm:prSet presAssocID="{B93BAA8E-4094-4F27-AB8C-0A3428A0C359}" presName="childShape" presStyleCnt="0">
        <dgm:presLayoutVars>
          <dgm:chMax val="0"/>
          <dgm:chPref val="0"/>
        </dgm:presLayoutVars>
      </dgm:prSet>
      <dgm:spPr/>
    </dgm:pt>
    <dgm:pt modelId="{8EE7E334-970D-445F-9419-C4C9278B546A}" type="pres">
      <dgm:prSet presAssocID="{07F43D16-43BC-4F27-93F2-977FA058A28E}" presName="childComposite" presStyleCnt="0">
        <dgm:presLayoutVars>
          <dgm:chMax val="0"/>
          <dgm:chPref val="0"/>
        </dgm:presLayoutVars>
      </dgm:prSet>
      <dgm:spPr/>
    </dgm:pt>
    <dgm:pt modelId="{179EF1A6-6B2C-4790-A2A5-B5DB55217F7B}" type="pres">
      <dgm:prSet presAssocID="{07F43D16-43BC-4F27-93F2-977FA058A28E}" presName="ChildAccent" presStyleLbl="solidFgAcc1" presStyleIdx="0" presStyleCnt="6">
        <dgm:style>
          <a:lnRef idx="2">
            <a:schemeClr val="accent2">
              <a:shade val="50000"/>
            </a:schemeClr>
          </a:lnRef>
          <a:fillRef idx="1">
            <a:schemeClr val="accent2"/>
          </a:fillRef>
          <a:effectRef idx="0">
            <a:schemeClr val="accent2"/>
          </a:effectRef>
          <a:fontRef idx="minor">
            <a:schemeClr val="lt1"/>
          </a:fontRef>
        </dgm:style>
      </dgm:prSet>
      <dgm:spPr>
        <a:solidFill>
          <a:schemeClr val="accent6">
            <a:lumMod val="50000"/>
          </a:schemeClr>
        </a:solidFill>
        <a:ln>
          <a:solidFill>
            <a:schemeClr val="accent6">
              <a:lumMod val="50000"/>
            </a:schemeClr>
          </a:solidFill>
        </a:ln>
      </dgm:spPr>
    </dgm:pt>
    <dgm:pt modelId="{66A118EE-2026-4FD8-A7C6-0E500F39C4D1}" type="pres">
      <dgm:prSet presAssocID="{07F43D16-43BC-4F27-93F2-977FA058A28E}" presName="Child" presStyleLbl="revTx" presStyleIdx="1" presStyleCnt="8">
        <dgm:presLayoutVars>
          <dgm:chMax val="0"/>
          <dgm:chPref val="0"/>
          <dgm:bulletEnabled val="1"/>
        </dgm:presLayoutVars>
      </dgm:prSet>
      <dgm:spPr/>
    </dgm:pt>
    <dgm:pt modelId="{CA6BE142-8392-4840-AF0C-022497EBCA8B}" type="pres">
      <dgm:prSet presAssocID="{D47C94D0-873A-4163-AC24-F40755468E7C}" presName="childComposite" presStyleCnt="0">
        <dgm:presLayoutVars>
          <dgm:chMax val="0"/>
          <dgm:chPref val="0"/>
        </dgm:presLayoutVars>
      </dgm:prSet>
      <dgm:spPr/>
    </dgm:pt>
    <dgm:pt modelId="{EAC052F1-33AF-40ED-B805-CE38EF8E35CE}" type="pres">
      <dgm:prSet presAssocID="{D47C94D0-873A-4163-AC24-F40755468E7C}" presName="ChildAccent" presStyleLbl="solidFgAcc1" presStyleIdx="1" presStyleCnt="6">
        <dgm:style>
          <a:lnRef idx="0">
            <a:scrgbClr r="0" g="0" b="0"/>
          </a:lnRef>
          <a:fillRef idx="0">
            <a:scrgbClr r="0" g="0" b="0"/>
          </a:fillRef>
          <a:effectRef idx="0">
            <a:scrgbClr r="0" g="0" b="0"/>
          </a:effectRef>
          <a:fontRef idx="minor">
            <a:schemeClr val="lt1"/>
          </a:fontRef>
        </dgm:style>
      </dgm:prSet>
      <dgm:spPr>
        <a:solidFill>
          <a:schemeClr val="accent6">
            <a:lumMod val="50000"/>
          </a:schemeClr>
        </a:solidFill>
        <a:ln>
          <a:solidFill>
            <a:srgbClr val="C00000"/>
          </a:solidFill>
        </a:ln>
      </dgm:spPr>
    </dgm:pt>
    <dgm:pt modelId="{EDAF7449-2416-4157-980D-67BCBACBB212}" type="pres">
      <dgm:prSet presAssocID="{D47C94D0-873A-4163-AC24-F40755468E7C}" presName="Child" presStyleLbl="revTx" presStyleIdx="2" presStyleCnt="8">
        <dgm:presLayoutVars>
          <dgm:chMax val="0"/>
          <dgm:chPref val="0"/>
          <dgm:bulletEnabled val="1"/>
        </dgm:presLayoutVars>
      </dgm:prSet>
      <dgm:spPr/>
    </dgm:pt>
    <dgm:pt modelId="{E6528DD4-ED20-43E7-A623-AF9795460A11}" type="pres">
      <dgm:prSet presAssocID="{C0D449EE-372B-4E4C-A351-06FD9030C88D}" presName="childComposite" presStyleCnt="0">
        <dgm:presLayoutVars>
          <dgm:chMax val="0"/>
          <dgm:chPref val="0"/>
        </dgm:presLayoutVars>
      </dgm:prSet>
      <dgm:spPr/>
    </dgm:pt>
    <dgm:pt modelId="{8484C42C-0D65-4578-9A73-4212496134D6}" type="pres">
      <dgm:prSet presAssocID="{C0D449EE-372B-4E4C-A351-06FD9030C88D}" presName="ChildAccent" presStyleLbl="solidFgAcc1" presStyleIdx="2" presStyleCnt="6"/>
      <dgm:spPr>
        <a:solidFill>
          <a:schemeClr val="accent6">
            <a:lumMod val="50000"/>
          </a:schemeClr>
        </a:solidFill>
        <a:ln>
          <a:solidFill>
            <a:srgbClr val="C00000"/>
          </a:solidFill>
        </a:ln>
      </dgm:spPr>
    </dgm:pt>
    <dgm:pt modelId="{CB339C0F-226E-4B8E-B5D0-8A6836A5FB2E}" type="pres">
      <dgm:prSet presAssocID="{C0D449EE-372B-4E4C-A351-06FD9030C88D}" presName="Child" presStyleLbl="revTx" presStyleIdx="3" presStyleCnt="8">
        <dgm:presLayoutVars>
          <dgm:chMax val="0"/>
          <dgm:chPref val="0"/>
          <dgm:bulletEnabled val="1"/>
        </dgm:presLayoutVars>
      </dgm:prSet>
      <dgm:spPr/>
    </dgm:pt>
    <dgm:pt modelId="{1F5CBD01-66BC-4DFD-890A-F903439E8050}" type="pres">
      <dgm:prSet presAssocID="{51A55CEE-2E88-4F47-8C75-33D9D46D00C5}" presName="root" presStyleCnt="0">
        <dgm:presLayoutVars>
          <dgm:chMax/>
          <dgm:chPref/>
        </dgm:presLayoutVars>
      </dgm:prSet>
      <dgm:spPr/>
    </dgm:pt>
    <dgm:pt modelId="{AFD497DF-2D49-4A23-B350-768070D1D4A0}" type="pres">
      <dgm:prSet presAssocID="{51A55CEE-2E88-4F47-8C75-33D9D46D00C5}" presName="rootComposite" presStyleCnt="0">
        <dgm:presLayoutVars/>
      </dgm:prSet>
      <dgm:spPr/>
    </dgm:pt>
    <dgm:pt modelId="{8563EA9F-4796-428A-AC4A-9D23B5296290}" type="pres">
      <dgm:prSet presAssocID="{51A55CEE-2E88-4F47-8C75-33D9D46D00C5}" presName="ParentAccent" presStyleLbl="alignNode1" presStyleIdx="1" presStyleCnt="2"/>
      <dgm:spPr/>
    </dgm:pt>
    <dgm:pt modelId="{A7C628BB-6B3B-458D-9406-FC5C66EA3323}" type="pres">
      <dgm:prSet presAssocID="{51A55CEE-2E88-4F47-8C75-33D9D46D00C5}" presName="ParentSmallAccent" presStyleLbl="fgAcc1" presStyleIdx="1" presStyleCnt="2" custScaleX="25833" custScaleY="23747"/>
      <dgm:spPr/>
    </dgm:pt>
    <dgm:pt modelId="{280FDE31-C072-4B49-B4B6-6A3AAF0649C0}" type="pres">
      <dgm:prSet presAssocID="{51A55CEE-2E88-4F47-8C75-33D9D46D00C5}" presName="Parent" presStyleLbl="revTx" presStyleIdx="4" presStyleCnt="8">
        <dgm:presLayoutVars>
          <dgm:chMax/>
          <dgm:chPref val="4"/>
          <dgm:bulletEnabled val="1"/>
        </dgm:presLayoutVars>
      </dgm:prSet>
      <dgm:spPr/>
    </dgm:pt>
    <dgm:pt modelId="{1C919F22-26D8-41B2-A775-70DCF41BAFA1}" type="pres">
      <dgm:prSet presAssocID="{51A55CEE-2E88-4F47-8C75-33D9D46D00C5}" presName="childShape" presStyleCnt="0">
        <dgm:presLayoutVars>
          <dgm:chMax val="0"/>
          <dgm:chPref val="0"/>
        </dgm:presLayoutVars>
      </dgm:prSet>
      <dgm:spPr/>
    </dgm:pt>
    <dgm:pt modelId="{F72590CB-4916-4518-878B-A6822A11F921}" type="pres">
      <dgm:prSet presAssocID="{1BFB1831-B464-4F2D-BC7A-3AB7065A911D}" presName="childComposite" presStyleCnt="0">
        <dgm:presLayoutVars>
          <dgm:chMax val="0"/>
          <dgm:chPref val="0"/>
        </dgm:presLayoutVars>
      </dgm:prSet>
      <dgm:spPr/>
    </dgm:pt>
    <dgm:pt modelId="{AFA9E9D9-FD41-48E8-B875-5A2A67E8EE64}" type="pres">
      <dgm:prSet presAssocID="{1BFB1831-B464-4F2D-BC7A-3AB7065A911D}" presName="ChildAccent" presStyleLbl="solidFgAcc1" presStyleIdx="3" presStyleCnt="6"/>
      <dgm:spPr/>
    </dgm:pt>
    <dgm:pt modelId="{46ACB5EE-0040-4907-951F-10EA2543EA38}" type="pres">
      <dgm:prSet presAssocID="{1BFB1831-B464-4F2D-BC7A-3AB7065A911D}" presName="Child" presStyleLbl="revTx" presStyleIdx="5" presStyleCnt="8">
        <dgm:presLayoutVars>
          <dgm:chMax val="0"/>
          <dgm:chPref val="0"/>
          <dgm:bulletEnabled val="1"/>
        </dgm:presLayoutVars>
      </dgm:prSet>
      <dgm:spPr/>
    </dgm:pt>
    <dgm:pt modelId="{0B14C230-A583-4EE7-9609-96C3535A2702}" type="pres">
      <dgm:prSet presAssocID="{50D8B839-80E8-4586-8E18-1761220AAE67}" presName="childComposite" presStyleCnt="0">
        <dgm:presLayoutVars>
          <dgm:chMax val="0"/>
          <dgm:chPref val="0"/>
        </dgm:presLayoutVars>
      </dgm:prSet>
      <dgm:spPr/>
    </dgm:pt>
    <dgm:pt modelId="{CE421F2C-DAF6-4FAD-908E-D73D78E5BFD7}" type="pres">
      <dgm:prSet presAssocID="{50D8B839-80E8-4586-8E18-1761220AAE67}" presName="ChildAccent" presStyleLbl="solidFgAcc1" presStyleIdx="4" presStyleCnt="6"/>
      <dgm:spPr/>
    </dgm:pt>
    <dgm:pt modelId="{BA4FD09B-1F2F-435B-AB58-875DDF2400BF}" type="pres">
      <dgm:prSet presAssocID="{50D8B839-80E8-4586-8E18-1761220AAE67}" presName="Child" presStyleLbl="revTx" presStyleIdx="6" presStyleCnt="8">
        <dgm:presLayoutVars>
          <dgm:chMax val="0"/>
          <dgm:chPref val="0"/>
          <dgm:bulletEnabled val="1"/>
        </dgm:presLayoutVars>
      </dgm:prSet>
      <dgm:spPr/>
    </dgm:pt>
    <dgm:pt modelId="{CF6FD5CD-C716-4EAB-90A3-16AD43A22285}" type="pres">
      <dgm:prSet presAssocID="{B39EAF34-69D4-47C8-B968-65BAE332330D}" presName="childComposite" presStyleCnt="0">
        <dgm:presLayoutVars>
          <dgm:chMax val="0"/>
          <dgm:chPref val="0"/>
        </dgm:presLayoutVars>
      </dgm:prSet>
      <dgm:spPr/>
    </dgm:pt>
    <dgm:pt modelId="{0AE9925B-D84F-4F00-9731-F4AF7AA307B2}" type="pres">
      <dgm:prSet presAssocID="{B39EAF34-69D4-47C8-B968-65BAE332330D}" presName="ChildAccent" presStyleLbl="solidFgAcc1" presStyleIdx="5" presStyleCnt="6"/>
      <dgm:spPr/>
    </dgm:pt>
    <dgm:pt modelId="{219A4836-966B-4D3C-A530-8E91A94A8C84}" type="pres">
      <dgm:prSet presAssocID="{B39EAF34-69D4-47C8-B968-65BAE332330D}" presName="Child" presStyleLbl="revTx" presStyleIdx="7" presStyleCnt="8">
        <dgm:presLayoutVars>
          <dgm:chMax val="0"/>
          <dgm:chPref val="0"/>
          <dgm:bulletEnabled val="1"/>
        </dgm:presLayoutVars>
      </dgm:prSet>
      <dgm:spPr/>
    </dgm:pt>
  </dgm:ptLst>
  <dgm:cxnLst>
    <dgm:cxn modelId="{64E43508-A8C0-487B-BD5F-4D66A55F893B}" srcId="{51A55CEE-2E88-4F47-8C75-33D9D46D00C5}" destId="{B39EAF34-69D4-47C8-B968-65BAE332330D}" srcOrd="2" destOrd="0" parTransId="{85CEAEC7-B85E-4559-92B8-75E4F2014514}" sibTransId="{5A331D9D-5709-4E79-BBDC-0A8539F2C258}"/>
    <dgm:cxn modelId="{5BC7E80D-B9B3-4497-B6AC-BEFC8A765948}" type="presOf" srcId="{B39EAF34-69D4-47C8-B968-65BAE332330D}" destId="{219A4836-966B-4D3C-A530-8E91A94A8C84}" srcOrd="0" destOrd="0" presId="urn:microsoft.com/office/officeart/2008/layout/SquareAccentList"/>
    <dgm:cxn modelId="{F0433522-50AC-410C-9DBC-EE73C6794CF1}" srcId="{B93BAA8E-4094-4F27-AB8C-0A3428A0C359}" destId="{D47C94D0-873A-4163-AC24-F40755468E7C}" srcOrd="1" destOrd="0" parTransId="{B6982FD6-A4AB-4E5E-97A5-81260084E8BC}" sibTransId="{F36164B0-55B1-43BC-ABE8-F34EB3029FC4}"/>
    <dgm:cxn modelId="{1AE8CC37-BA2B-4FD7-810F-68685DA371AC}" type="presOf" srcId="{919B59A1-F662-4589-8C19-E03DF5DECE49}" destId="{BCE3CDA4-334B-49D7-9210-CAA734F3F33B}" srcOrd="0" destOrd="0" presId="urn:microsoft.com/office/officeart/2008/layout/SquareAccentList"/>
    <dgm:cxn modelId="{524B1D3E-8DBF-4DD5-90E1-E740ADBFF74F}" type="presOf" srcId="{1BFB1831-B464-4F2D-BC7A-3AB7065A911D}" destId="{46ACB5EE-0040-4907-951F-10EA2543EA38}" srcOrd="0" destOrd="0" presId="urn:microsoft.com/office/officeart/2008/layout/SquareAccentList"/>
    <dgm:cxn modelId="{EA222346-0FD3-4A9E-8D05-88B355B44AFD}" type="presOf" srcId="{B93BAA8E-4094-4F27-AB8C-0A3428A0C359}" destId="{F1DD0D13-CD8F-4334-B77D-F70D71362A56}" srcOrd="0" destOrd="0" presId="urn:microsoft.com/office/officeart/2008/layout/SquareAccentList"/>
    <dgm:cxn modelId="{C4A6E748-1C05-48D7-AAFF-17478AAF7C44}" type="presOf" srcId="{07F43D16-43BC-4F27-93F2-977FA058A28E}" destId="{66A118EE-2026-4FD8-A7C6-0E500F39C4D1}" srcOrd="0" destOrd="0" presId="urn:microsoft.com/office/officeart/2008/layout/SquareAccentList"/>
    <dgm:cxn modelId="{F2D80359-5D8B-4E0C-9521-985924CF6175}" type="presOf" srcId="{C0D449EE-372B-4E4C-A351-06FD9030C88D}" destId="{CB339C0F-226E-4B8E-B5D0-8A6836A5FB2E}" srcOrd="0" destOrd="0" presId="urn:microsoft.com/office/officeart/2008/layout/SquareAccentList"/>
    <dgm:cxn modelId="{9A2CB17D-84C3-43A7-9583-AA6C3BB7620F}" srcId="{51A55CEE-2E88-4F47-8C75-33D9D46D00C5}" destId="{50D8B839-80E8-4586-8E18-1761220AAE67}" srcOrd="1" destOrd="0" parTransId="{E2796369-690E-4767-9AF5-114B218EDD21}" sibTransId="{80C0BB3C-9DF5-4CD8-9695-EB4A48DFA544}"/>
    <dgm:cxn modelId="{35DF098E-CA9B-4449-B928-F6F152AAA766}" type="presOf" srcId="{D47C94D0-873A-4163-AC24-F40755468E7C}" destId="{EDAF7449-2416-4157-980D-67BCBACBB212}" srcOrd="0" destOrd="0" presId="urn:microsoft.com/office/officeart/2008/layout/SquareAccentList"/>
    <dgm:cxn modelId="{8F971AAA-1E57-4882-B89C-3D2D9C572644}" srcId="{B93BAA8E-4094-4F27-AB8C-0A3428A0C359}" destId="{07F43D16-43BC-4F27-93F2-977FA058A28E}" srcOrd="0" destOrd="0" parTransId="{10F620A1-C424-4608-984A-E8184CCAA34E}" sibTransId="{28EAE75F-F364-42C9-BC8B-0AAE4D9B9D74}"/>
    <dgm:cxn modelId="{9B513DAC-00A0-497C-9052-91110DADDDF1}" srcId="{919B59A1-F662-4589-8C19-E03DF5DECE49}" destId="{51A55CEE-2E88-4F47-8C75-33D9D46D00C5}" srcOrd="1" destOrd="0" parTransId="{BC001DCF-6508-4BDD-A22C-EFB61716D29C}" sibTransId="{6134C703-F038-42B4-B634-FB4BE8150B9F}"/>
    <dgm:cxn modelId="{E2F0AABB-AAC8-4780-93E4-CDFD2088C813}" srcId="{919B59A1-F662-4589-8C19-E03DF5DECE49}" destId="{B93BAA8E-4094-4F27-AB8C-0A3428A0C359}" srcOrd="0" destOrd="0" parTransId="{889B62EE-463C-40E3-9858-E08B7C681426}" sibTransId="{1A43843A-506D-4C8E-ACA5-53050FE4E691}"/>
    <dgm:cxn modelId="{23B9BFC4-0021-478D-B43A-AC57BA1A0969}" srcId="{B93BAA8E-4094-4F27-AB8C-0A3428A0C359}" destId="{C0D449EE-372B-4E4C-A351-06FD9030C88D}" srcOrd="2" destOrd="0" parTransId="{D9F58DE0-DD56-4273-883D-18C25228A449}" sibTransId="{D5486370-D9AA-4D84-BBB0-44954610144F}"/>
    <dgm:cxn modelId="{E4A80CD8-7EC2-4097-B2C7-CF9C52B62394}" type="presOf" srcId="{51A55CEE-2E88-4F47-8C75-33D9D46D00C5}" destId="{280FDE31-C072-4B49-B4B6-6A3AAF0649C0}" srcOrd="0" destOrd="0" presId="urn:microsoft.com/office/officeart/2008/layout/SquareAccentList"/>
    <dgm:cxn modelId="{38756AD9-626E-41A4-895E-A0069CFB78B5}" type="presOf" srcId="{50D8B839-80E8-4586-8E18-1761220AAE67}" destId="{BA4FD09B-1F2F-435B-AB58-875DDF2400BF}" srcOrd="0" destOrd="0" presId="urn:microsoft.com/office/officeart/2008/layout/SquareAccentList"/>
    <dgm:cxn modelId="{A3209FF9-3C65-4A8E-B049-56F56EC1CE3A}" srcId="{51A55CEE-2E88-4F47-8C75-33D9D46D00C5}" destId="{1BFB1831-B464-4F2D-BC7A-3AB7065A911D}" srcOrd="0" destOrd="0" parTransId="{C4C56AC2-014A-40AB-82B3-20F4C4FBEB90}" sibTransId="{CF4DEFC3-C6AA-43E9-9909-0E78FB599D9B}"/>
    <dgm:cxn modelId="{84A2F17F-3D01-4E10-9222-68589EB2E9EE}" type="presParOf" srcId="{BCE3CDA4-334B-49D7-9210-CAA734F3F33B}" destId="{985A514E-D678-4B7F-A6D7-FCF4AD039ABC}" srcOrd="0" destOrd="0" presId="urn:microsoft.com/office/officeart/2008/layout/SquareAccentList"/>
    <dgm:cxn modelId="{A393A919-77E6-4A0A-8796-AED765BEBC9A}" type="presParOf" srcId="{985A514E-D678-4B7F-A6D7-FCF4AD039ABC}" destId="{D96BEF01-E411-412F-9864-BBB3033323E4}" srcOrd="0" destOrd="0" presId="urn:microsoft.com/office/officeart/2008/layout/SquareAccentList"/>
    <dgm:cxn modelId="{FAC957CA-5C0D-40F0-B978-B729E2B8940D}" type="presParOf" srcId="{D96BEF01-E411-412F-9864-BBB3033323E4}" destId="{E49AD203-FE85-434A-9D3E-3CA58E629914}" srcOrd="0" destOrd="0" presId="urn:microsoft.com/office/officeart/2008/layout/SquareAccentList"/>
    <dgm:cxn modelId="{2FCF2521-4A3D-46BE-B744-95A6B1F3879D}" type="presParOf" srcId="{D96BEF01-E411-412F-9864-BBB3033323E4}" destId="{10420C8E-D4AE-45B3-A313-065694DEF41B}" srcOrd="1" destOrd="0" presId="urn:microsoft.com/office/officeart/2008/layout/SquareAccentList"/>
    <dgm:cxn modelId="{DE05AC1A-10C2-449D-AD01-53860E97387E}" type="presParOf" srcId="{D96BEF01-E411-412F-9864-BBB3033323E4}" destId="{F1DD0D13-CD8F-4334-B77D-F70D71362A56}" srcOrd="2" destOrd="0" presId="urn:microsoft.com/office/officeart/2008/layout/SquareAccentList"/>
    <dgm:cxn modelId="{401615F5-F12F-4CE6-A1A3-6C73EC952D17}" type="presParOf" srcId="{985A514E-D678-4B7F-A6D7-FCF4AD039ABC}" destId="{26120B53-E037-454F-8FDB-C3EA7FD7127F}" srcOrd="1" destOrd="0" presId="urn:microsoft.com/office/officeart/2008/layout/SquareAccentList"/>
    <dgm:cxn modelId="{88E67609-3B7C-4C92-86E0-9138B671132A}" type="presParOf" srcId="{26120B53-E037-454F-8FDB-C3EA7FD7127F}" destId="{8EE7E334-970D-445F-9419-C4C9278B546A}" srcOrd="0" destOrd="0" presId="urn:microsoft.com/office/officeart/2008/layout/SquareAccentList"/>
    <dgm:cxn modelId="{3DC255D6-9F03-4866-925B-FF442F615D55}" type="presParOf" srcId="{8EE7E334-970D-445F-9419-C4C9278B546A}" destId="{179EF1A6-6B2C-4790-A2A5-B5DB55217F7B}" srcOrd="0" destOrd="0" presId="urn:microsoft.com/office/officeart/2008/layout/SquareAccentList"/>
    <dgm:cxn modelId="{9FC6AAC2-EC9C-44D0-95CB-496D6A2F2B4E}" type="presParOf" srcId="{8EE7E334-970D-445F-9419-C4C9278B546A}" destId="{66A118EE-2026-4FD8-A7C6-0E500F39C4D1}" srcOrd="1" destOrd="0" presId="urn:microsoft.com/office/officeart/2008/layout/SquareAccentList"/>
    <dgm:cxn modelId="{A651BE03-4F40-4399-84CB-EAB02E22FCFB}" type="presParOf" srcId="{26120B53-E037-454F-8FDB-C3EA7FD7127F}" destId="{CA6BE142-8392-4840-AF0C-022497EBCA8B}" srcOrd="1" destOrd="0" presId="urn:microsoft.com/office/officeart/2008/layout/SquareAccentList"/>
    <dgm:cxn modelId="{51CA6110-B7A6-4139-A4D8-FACE5D253028}" type="presParOf" srcId="{CA6BE142-8392-4840-AF0C-022497EBCA8B}" destId="{EAC052F1-33AF-40ED-B805-CE38EF8E35CE}" srcOrd="0" destOrd="0" presId="urn:microsoft.com/office/officeart/2008/layout/SquareAccentList"/>
    <dgm:cxn modelId="{8F47DD45-843E-4C1B-9DFE-70C8836216C4}" type="presParOf" srcId="{CA6BE142-8392-4840-AF0C-022497EBCA8B}" destId="{EDAF7449-2416-4157-980D-67BCBACBB212}" srcOrd="1" destOrd="0" presId="urn:microsoft.com/office/officeart/2008/layout/SquareAccentList"/>
    <dgm:cxn modelId="{60486EF1-65D1-40DB-8C19-03365F6F8516}" type="presParOf" srcId="{26120B53-E037-454F-8FDB-C3EA7FD7127F}" destId="{E6528DD4-ED20-43E7-A623-AF9795460A11}" srcOrd="2" destOrd="0" presId="urn:microsoft.com/office/officeart/2008/layout/SquareAccentList"/>
    <dgm:cxn modelId="{A5360B37-C02C-4BC9-A739-9A2A7C9F2BDB}" type="presParOf" srcId="{E6528DD4-ED20-43E7-A623-AF9795460A11}" destId="{8484C42C-0D65-4578-9A73-4212496134D6}" srcOrd="0" destOrd="0" presId="urn:microsoft.com/office/officeart/2008/layout/SquareAccentList"/>
    <dgm:cxn modelId="{23422F05-59A6-40F2-AA9A-DA715E5EB428}" type="presParOf" srcId="{E6528DD4-ED20-43E7-A623-AF9795460A11}" destId="{CB339C0F-226E-4B8E-B5D0-8A6836A5FB2E}" srcOrd="1" destOrd="0" presId="urn:microsoft.com/office/officeart/2008/layout/SquareAccentList"/>
    <dgm:cxn modelId="{3505D503-3774-4AAD-B9D5-89FD27B55DBA}" type="presParOf" srcId="{BCE3CDA4-334B-49D7-9210-CAA734F3F33B}" destId="{1F5CBD01-66BC-4DFD-890A-F903439E8050}" srcOrd="1" destOrd="0" presId="urn:microsoft.com/office/officeart/2008/layout/SquareAccentList"/>
    <dgm:cxn modelId="{2CFDA7AE-6FA1-471E-B6D3-CB6285485FE5}" type="presParOf" srcId="{1F5CBD01-66BC-4DFD-890A-F903439E8050}" destId="{AFD497DF-2D49-4A23-B350-768070D1D4A0}" srcOrd="0" destOrd="0" presId="urn:microsoft.com/office/officeart/2008/layout/SquareAccentList"/>
    <dgm:cxn modelId="{77E5A55F-FF24-4364-B6D4-8DD7955D52EE}" type="presParOf" srcId="{AFD497DF-2D49-4A23-B350-768070D1D4A0}" destId="{8563EA9F-4796-428A-AC4A-9D23B5296290}" srcOrd="0" destOrd="0" presId="urn:microsoft.com/office/officeart/2008/layout/SquareAccentList"/>
    <dgm:cxn modelId="{E585CB29-521C-440A-9602-DECC785E7EA8}" type="presParOf" srcId="{AFD497DF-2D49-4A23-B350-768070D1D4A0}" destId="{A7C628BB-6B3B-458D-9406-FC5C66EA3323}" srcOrd="1" destOrd="0" presId="urn:microsoft.com/office/officeart/2008/layout/SquareAccentList"/>
    <dgm:cxn modelId="{B0EA3590-3321-4861-9E5A-4FECE736D761}" type="presParOf" srcId="{AFD497DF-2D49-4A23-B350-768070D1D4A0}" destId="{280FDE31-C072-4B49-B4B6-6A3AAF0649C0}" srcOrd="2" destOrd="0" presId="urn:microsoft.com/office/officeart/2008/layout/SquareAccentList"/>
    <dgm:cxn modelId="{9581989A-E6F7-444E-A0E1-BA90FF877210}" type="presParOf" srcId="{1F5CBD01-66BC-4DFD-890A-F903439E8050}" destId="{1C919F22-26D8-41B2-A775-70DCF41BAFA1}" srcOrd="1" destOrd="0" presId="urn:microsoft.com/office/officeart/2008/layout/SquareAccentList"/>
    <dgm:cxn modelId="{07FA0506-6274-453E-A2C2-F507FC2EBE89}" type="presParOf" srcId="{1C919F22-26D8-41B2-A775-70DCF41BAFA1}" destId="{F72590CB-4916-4518-878B-A6822A11F921}" srcOrd="0" destOrd="0" presId="urn:microsoft.com/office/officeart/2008/layout/SquareAccentList"/>
    <dgm:cxn modelId="{C53246A9-3A13-4C72-97B9-C8A14DEE015B}" type="presParOf" srcId="{F72590CB-4916-4518-878B-A6822A11F921}" destId="{AFA9E9D9-FD41-48E8-B875-5A2A67E8EE64}" srcOrd="0" destOrd="0" presId="urn:microsoft.com/office/officeart/2008/layout/SquareAccentList"/>
    <dgm:cxn modelId="{E3B56534-0375-4B63-87CB-35C38A15C7E3}" type="presParOf" srcId="{F72590CB-4916-4518-878B-A6822A11F921}" destId="{46ACB5EE-0040-4907-951F-10EA2543EA38}" srcOrd="1" destOrd="0" presId="urn:microsoft.com/office/officeart/2008/layout/SquareAccentList"/>
    <dgm:cxn modelId="{52076E8C-72C4-4489-97B7-345DF982092D}" type="presParOf" srcId="{1C919F22-26D8-41B2-A775-70DCF41BAFA1}" destId="{0B14C230-A583-4EE7-9609-96C3535A2702}" srcOrd="1" destOrd="0" presId="urn:microsoft.com/office/officeart/2008/layout/SquareAccentList"/>
    <dgm:cxn modelId="{252DBEA4-C4E7-4EC7-BD87-864C2E199191}" type="presParOf" srcId="{0B14C230-A583-4EE7-9609-96C3535A2702}" destId="{CE421F2C-DAF6-4FAD-908E-D73D78E5BFD7}" srcOrd="0" destOrd="0" presId="urn:microsoft.com/office/officeart/2008/layout/SquareAccentList"/>
    <dgm:cxn modelId="{3ABEF424-AE22-4C69-BDA8-3CE70527E879}" type="presParOf" srcId="{0B14C230-A583-4EE7-9609-96C3535A2702}" destId="{BA4FD09B-1F2F-435B-AB58-875DDF2400BF}" srcOrd="1" destOrd="0" presId="urn:microsoft.com/office/officeart/2008/layout/SquareAccentList"/>
    <dgm:cxn modelId="{C19BFE6D-1296-4539-9624-9B65032D67A4}" type="presParOf" srcId="{1C919F22-26D8-41B2-A775-70DCF41BAFA1}" destId="{CF6FD5CD-C716-4EAB-90A3-16AD43A22285}" srcOrd="2" destOrd="0" presId="urn:microsoft.com/office/officeart/2008/layout/SquareAccentList"/>
    <dgm:cxn modelId="{0903B622-3E96-438F-8815-2E26A10FD5D7}" type="presParOf" srcId="{CF6FD5CD-C716-4EAB-90A3-16AD43A22285}" destId="{0AE9925B-D84F-4F00-9731-F4AF7AA307B2}" srcOrd="0" destOrd="0" presId="urn:microsoft.com/office/officeart/2008/layout/SquareAccentList"/>
    <dgm:cxn modelId="{976BE8C0-7746-4FB5-A09D-C213E956EE5D}" type="presParOf" srcId="{CF6FD5CD-C716-4EAB-90A3-16AD43A22285}" destId="{219A4836-966B-4D3C-A530-8E91A94A8C84}" srcOrd="1" destOrd="0" presId="urn:microsoft.com/office/officeart/2008/layout/SquareAccentList"/>
  </dgm:cxnLst>
  <dgm:bg/>
  <dgm:whole/>
  <dgm:extLst>
    <a:ext uri="http://schemas.microsoft.com/office/drawing/2008/diagram">
      <dsp:dataModelExt xmlns:dsp="http://schemas.microsoft.com/office/drawing/2008/diagram" relId="rId2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158AE0D-D704-46AB-98FE-666A3A0D4887}">
      <dsp:nvSpPr>
        <dsp:cNvPr id="0" name=""/>
        <dsp:cNvSpPr/>
      </dsp:nvSpPr>
      <dsp:spPr>
        <a:xfrm rot="5400000">
          <a:off x="605734" y="935058"/>
          <a:ext cx="826978" cy="941485"/>
        </a:xfrm>
        <a:prstGeom prst="bentUpArrow">
          <a:avLst>
            <a:gd name="adj1" fmla="val 32840"/>
            <a:gd name="adj2" fmla="val 25000"/>
            <a:gd name="adj3" fmla="val 35780"/>
          </a:avLst>
        </a:prstGeom>
        <a:solidFill>
          <a:schemeClr val="accent1">
            <a:tint val="5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2700" prstMaterial="flat">
          <a:bevelT w="177800" h="254000"/>
          <a:bevelB w="1524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D106F3CF-3685-485A-9C81-9B8D69301D60}">
      <dsp:nvSpPr>
        <dsp:cNvPr id="0" name=""/>
        <dsp:cNvSpPr/>
      </dsp:nvSpPr>
      <dsp:spPr>
        <a:xfrm>
          <a:off x="386634" y="18336"/>
          <a:ext cx="1392144" cy="974456"/>
        </a:xfrm>
        <a:prstGeom prst="roundRect">
          <a:avLst>
            <a:gd name="adj" fmla="val 1667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l-PL" sz="1600" kern="1200"/>
            <a:t>Zeskanowanie fotokodu</a:t>
          </a:r>
        </a:p>
      </dsp:txBody>
      <dsp:txXfrm>
        <a:off x="434212" y="65914"/>
        <a:ext cx="1296988" cy="879300"/>
      </dsp:txXfrm>
    </dsp:sp>
    <dsp:sp modelId="{DA1E882B-17EA-4A2B-BB9A-62285037D2C3}">
      <dsp:nvSpPr>
        <dsp:cNvPr id="0" name=""/>
        <dsp:cNvSpPr/>
      </dsp:nvSpPr>
      <dsp:spPr>
        <a:xfrm>
          <a:off x="1778779" y="111272"/>
          <a:ext cx="1012513" cy="787598"/>
        </a:xfrm>
        <a:prstGeom prst="rect">
          <a:avLst/>
        </a:prstGeom>
        <a:noFill/>
        <a:ln w="9525" cap="flat" cmpd="sng" algn="ctr">
          <a:solidFill>
            <a:schemeClr val="dk1">
              <a:alpha val="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pl-PL" sz="1100" kern="1200"/>
            <a:t>Zeskanowanie czytnikiem QR kodów pakietu i recepty</a:t>
          </a:r>
        </a:p>
      </dsp:txBody>
      <dsp:txXfrm>
        <a:off x="1778779" y="111272"/>
        <a:ext cx="1012513" cy="787598"/>
      </dsp:txXfrm>
    </dsp:sp>
    <dsp:sp modelId="{BAE3D880-DB60-4F19-AF3A-0975C904DE03}">
      <dsp:nvSpPr>
        <dsp:cNvPr id="0" name=""/>
        <dsp:cNvSpPr/>
      </dsp:nvSpPr>
      <dsp:spPr>
        <a:xfrm rot="5400000">
          <a:off x="1759969" y="2029694"/>
          <a:ext cx="826978" cy="941485"/>
        </a:xfrm>
        <a:prstGeom prst="bentUpArrow">
          <a:avLst>
            <a:gd name="adj1" fmla="val 32840"/>
            <a:gd name="adj2" fmla="val 25000"/>
            <a:gd name="adj3" fmla="val 35780"/>
          </a:avLst>
        </a:prstGeom>
        <a:solidFill>
          <a:schemeClr val="accent1">
            <a:tint val="5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2700" prstMaterial="flat">
          <a:bevelT w="177800" h="254000"/>
          <a:bevelB w="1524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E7DCB23-95B8-47A7-98CC-C3279C65D984}">
      <dsp:nvSpPr>
        <dsp:cNvPr id="0" name=""/>
        <dsp:cNvSpPr/>
      </dsp:nvSpPr>
      <dsp:spPr>
        <a:xfrm>
          <a:off x="1540870" y="1112971"/>
          <a:ext cx="1392144" cy="974456"/>
        </a:xfrm>
        <a:prstGeom prst="roundRect">
          <a:avLst>
            <a:gd name="adj" fmla="val 1667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l-PL" sz="1600" kern="1200"/>
            <a:t>Dekodowanie danych</a:t>
          </a:r>
        </a:p>
      </dsp:txBody>
      <dsp:txXfrm>
        <a:off x="1588448" y="1160549"/>
        <a:ext cx="1296988" cy="879300"/>
      </dsp:txXfrm>
    </dsp:sp>
    <dsp:sp modelId="{43F9AD1C-3F7B-45AE-9081-04FEE41E936B}">
      <dsp:nvSpPr>
        <dsp:cNvPr id="0" name=""/>
        <dsp:cNvSpPr/>
      </dsp:nvSpPr>
      <dsp:spPr>
        <a:xfrm>
          <a:off x="2933015" y="1205908"/>
          <a:ext cx="1012513" cy="787598"/>
        </a:xfrm>
        <a:prstGeom prst="rect">
          <a:avLst/>
        </a:prstGeom>
        <a:noFill/>
        <a:ln w="9525" cap="flat" cmpd="sng" algn="ctr">
          <a:solidFill>
            <a:schemeClr val="dk1">
              <a:alpha val="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pl-PL" sz="1100" kern="1200"/>
            <a:t>Dekodowanie zgodnie z algorytmem w rozdz. 6</a:t>
          </a:r>
        </a:p>
      </dsp:txBody>
      <dsp:txXfrm>
        <a:off x="2933015" y="1205908"/>
        <a:ext cx="1012513" cy="787598"/>
      </dsp:txXfrm>
    </dsp:sp>
    <dsp:sp modelId="{76D76CD7-EBD0-4267-8651-2CBD59962B32}">
      <dsp:nvSpPr>
        <dsp:cNvPr id="0" name=""/>
        <dsp:cNvSpPr/>
      </dsp:nvSpPr>
      <dsp:spPr>
        <a:xfrm>
          <a:off x="2695106" y="2207607"/>
          <a:ext cx="1392144" cy="974456"/>
        </a:xfrm>
        <a:prstGeom prst="roundRect">
          <a:avLst>
            <a:gd name="adj" fmla="val 1667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l-PL" sz="1600" kern="1200"/>
            <a:t>Kompozycja danych recepty</a:t>
          </a:r>
        </a:p>
      </dsp:txBody>
      <dsp:txXfrm>
        <a:off x="2742684" y="2255185"/>
        <a:ext cx="1296988" cy="879300"/>
      </dsp:txXfrm>
    </dsp:sp>
    <dsp:sp modelId="{11C4F9B0-7E20-47B4-A018-F3B1EF4E8AEC}">
      <dsp:nvSpPr>
        <dsp:cNvPr id="0" name=""/>
        <dsp:cNvSpPr/>
      </dsp:nvSpPr>
      <dsp:spPr>
        <a:xfrm>
          <a:off x="4087251" y="2300544"/>
          <a:ext cx="1012513" cy="787598"/>
        </a:xfrm>
        <a:prstGeom prst="rect">
          <a:avLst/>
        </a:prstGeom>
        <a:noFill/>
        <a:ln w="9525" cap="flat" cmpd="sng" algn="ctr">
          <a:solidFill>
            <a:schemeClr val="dk1">
              <a:alpha val="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pl-PL" sz="1100" kern="1200"/>
            <a:t>Kompozycja zgodnie z strukturą z rozdz. 7</a:t>
          </a:r>
        </a:p>
      </dsp:txBody>
      <dsp:txXfrm>
        <a:off x="4087251" y="2300544"/>
        <a:ext cx="1012513" cy="787598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49AD203-FE85-434A-9D3E-3CA58E629914}">
      <dsp:nvSpPr>
        <dsp:cNvPr id="0" name=""/>
        <dsp:cNvSpPr/>
      </dsp:nvSpPr>
      <dsp:spPr>
        <a:xfrm>
          <a:off x="3483" y="564899"/>
          <a:ext cx="2672894" cy="314458"/>
        </a:xfrm>
        <a:prstGeom prst="rect">
          <a:avLst/>
        </a:prstGeom>
        <a:solidFill>
          <a:schemeClr val="accent2">
            <a:lumMod val="7500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10420C8E-D4AE-45B3-A313-065694DEF41B}">
      <dsp:nvSpPr>
        <dsp:cNvPr id="0" name=""/>
        <dsp:cNvSpPr/>
      </dsp:nvSpPr>
      <dsp:spPr>
        <a:xfrm flipH="1" flipV="1">
          <a:off x="78803" y="755903"/>
          <a:ext cx="45720" cy="50547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z="152400" extrusionH="63500" prstMaterial="dkEdge">
          <a:bevelT w="135400" h="16350" prst="relaxedInset"/>
          <a:contourClr>
            <a:schemeClr val="bg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F1DD0D13-CD8F-4334-B77D-F70D71362A56}">
      <dsp:nvSpPr>
        <dsp:cNvPr id="0" name=""/>
        <dsp:cNvSpPr/>
      </dsp:nvSpPr>
      <dsp:spPr>
        <a:xfrm>
          <a:off x="3483" y="0"/>
          <a:ext cx="2672894" cy="564899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17780" rIns="26670" bIns="1778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l-PL" sz="1400" b="1" kern="1200">
              <a:solidFill>
                <a:srgbClr val="002060"/>
              </a:solidFill>
            </a:rPr>
            <a:t>Kontener danych technicznych</a:t>
          </a:r>
        </a:p>
      </dsp:txBody>
      <dsp:txXfrm>
        <a:off x="3483" y="0"/>
        <a:ext cx="2672894" cy="564899"/>
      </dsp:txXfrm>
    </dsp:sp>
    <dsp:sp modelId="{179EF1A6-6B2C-4790-A2A5-B5DB55217F7B}">
      <dsp:nvSpPr>
        <dsp:cNvPr id="0" name=""/>
        <dsp:cNvSpPr/>
      </dsp:nvSpPr>
      <dsp:spPr>
        <a:xfrm>
          <a:off x="3483" y="1140706"/>
          <a:ext cx="196355" cy="196355"/>
        </a:xfrm>
        <a:prstGeom prst="rect">
          <a:avLst/>
        </a:prstGeom>
        <a:solidFill>
          <a:schemeClr val="accent6">
            <a:lumMod val="50000"/>
          </a:schemeClr>
        </a:solidFill>
        <a:ln w="25400" cap="flat" cmpd="sng" algn="ctr">
          <a:solidFill>
            <a:schemeClr val="accent6">
              <a:lumMod val="5000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152400" extrusionH="63500"/>
      </dsp:spPr>
      <dsp:style>
        <a:lnRef idx="2">
          <a:schemeClr val="accent2">
            <a:shade val="50000"/>
          </a:schemeClr>
        </a:lnRef>
        <a:fillRef idx="1">
          <a:schemeClr val="accent2"/>
        </a:fillRef>
        <a:effectRef idx="0">
          <a:schemeClr val="accent2"/>
        </a:effectRef>
        <a:fontRef idx="minor">
          <a:schemeClr val="lt1"/>
        </a:fontRef>
      </dsp:style>
    </dsp:sp>
    <dsp:sp modelId="{66A118EE-2026-4FD8-A7C6-0E500F39C4D1}">
      <dsp:nvSpPr>
        <dsp:cNvPr id="0" name=""/>
        <dsp:cNvSpPr/>
      </dsp:nvSpPr>
      <dsp:spPr>
        <a:xfrm>
          <a:off x="190586" y="1010032"/>
          <a:ext cx="2485791" cy="45770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l-PL" sz="1200" b="1" i="1" kern="1200">
              <a:solidFill>
                <a:schemeClr val="accent6">
                  <a:lumMod val="50000"/>
                </a:schemeClr>
              </a:solidFill>
            </a:rPr>
            <a:t>Atrybut 1</a:t>
          </a:r>
          <a:endParaRPr lang="pl-PL" sz="1200" kern="1200">
            <a:solidFill>
              <a:schemeClr val="accent6">
                <a:lumMod val="50000"/>
              </a:schemeClr>
            </a:solidFill>
          </a:endParaRPr>
        </a:p>
      </dsp:txBody>
      <dsp:txXfrm>
        <a:off x="190586" y="1010032"/>
        <a:ext cx="2485791" cy="457705"/>
      </dsp:txXfrm>
    </dsp:sp>
    <dsp:sp modelId="{EAC052F1-33AF-40ED-B805-CE38EF8E35CE}">
      <dsp:nvSpPr>
        <dsp:cNvPr id="0" name=""/>
        <dsp:cNvSpPr/>
      </dsp:nvSpPr>
      <dsp:spPr>
        <a:xfrm>
          <a:off x="3483" y="1598412"/>
          <a:ext cx="196355" cy="196355"/>
        </a:xfrm>
        <a:prstGeom prst="rect">
          <a:avLst/>
        </a:prstGeom>
        <a:solidFill>
          <a:schemeClr val="accent6">
            <a:lumMod val="50000"/>
          </a:schemeClr>
        </a:solidFill>
        <a:ln>
          <a:solidFill>
            <a:srgbClr val="C00000"/>
          </a:solidFill>
        </a:ln>
        <a:effectLst/>
        <a:scene3d>
          <a:camera prst="orthographicFront"/>
          <a:lightRig rig="threePt" dir="t">
            <a:rot lat="0" lon="0" rev="7500000"/>
          </a:lightRig>
        </a:scene3d>
        <a:sp3d z="152400" extrusionH="63500"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DAF7449-2416-4157-980D-67BCBACBB212}">
      <dsp:nvSpPr>
        <dsp:cNvPr id="0" name=""/>
        <dsp:cNvSpPr/>
      </dsp:nvSpPr>
      <dsp:spPr>
        <a:xfrm>
          <a:off x="190586" y="1467737"/>
          <a:ext cx="2485791" cy="45770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l-PL" sz="1200" b="1" i="1" kern="1200">
              <a:solidFill>
                <a:schemeClr val="accent6">
                  <a:lumMod val="50000"/>
                </a:schemeClr>
              </a:solidFill>
            </a:rPr>
            <a:t>Atrybut 2</a:t>
          </a:r>
          <a:endParaRPr lang="pl-PL" sz="1200" kern="1200"/>
        </a:p>
      </dsp:txBody>
      <dsp:txXfrm>
        <a:off x="190586" y="1467737"/>
        <a:ext cx="2485791" cy="457705"/>
      </dsp:txXfrm>
    </dsp:sp>
    <dsp:sp modelId="{8484C42C-0D65-4578-9A73-4212496134D6}">
      <dsp:nvSpPr>
        <dsp:cNvPr id="0" name=""/>
        <dsp:cNvSpPr/>
      </dsp:nvSpPr>
      <dsp:spPr>
        <a:xfrm>
          <a:off x="3483" y="2056117"/>
          <a:ext cx="196355" cy="196355"/>
        </a:xfrm>
        <a:prstGeom prst="rect">
          <a:avLst/>
        </a:prstGeom>
        <a:solidFill>
          <a:schemeClr val="accent6">
            <a:lumMod val="50000"/>
          </a:schemeClr>
        </a:solidFill>
        <a:ln w="9525" cap="flat" cmpd="sng" algn="ctr">
          <a:solidFill>
            <a:srgbClr val="C00000"/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z="152400" extrusionH="63500" prstMaterial="dkEdge">
          <a:bevelT w="120800" h="19050" prst="relaxedInset"/>
          <a:contourClr>
            <a:schemeClr val="bg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CB339C0F-226E-4B8E-B5D0-8A6836A5FB2E}">
      <dsp:nvSpPr>
        <dsp:cNvPr id="0" name=""/>
        <dsp:cNvSpPr/>
      </dsp:nvSpPr>
      <dsp:spPr>
        <a:xfrm>
          <a:off x="190586" y="1925442"/>
          <a:ext cx="2485791" cy="45770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l-PL" sz="1200" b="1" i="1" kern="1200">
              <a:solidFill>
                <a:schemeClr val="accent6">
                  <a:lumMod val="50000"/>
                </a:schemeClr>
              </a:solidFill>
            </a:rPr>
            <a:t>Atrybut 3</a:t>
          </a:r>
          <a:endParaRPr lang="pl-PL" sz="1200" kern="1200"/>
        </a:p>
      </dsp:txBody>
      <dsp:txXfrm>
        <a:off x="190586" y="1925442"/>
        <a:ext cx="2485791" cy="457705"/>
      </dsp:txXfrm>
    </dsp:sp>
    <dsp:sp modelId="{8563EA9F-4796-428A-AC4A-9D23B5296290}">
      <dsp:nvSpPr>
        <dsp:cNvPr id="0" name=""/>
        <dsp:cNvSpPr/>
      </dsp:nvSpPr>
      <dsp:spPr>
        <a:xfrm>
          <a:off x="2810022" y="564899"/>
          <a:ext cx="2672894" cy="314458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A7C628BB-6B3B-458D-9406-FC5C66EA3323}">
      <dsp:nvSpPr>
        <dsp:cNvPr id="0" name=""/>
        <dsp:cNvSpPr/>
      </dsp:nvSpPr>
      <dsp:spPr>
        <a:xfrm>
          <a:off x="2882839" y="757862"/>
          <a:ext cx="50725" cy="46629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z="152400" extrusionH="63500" prstMaterial="dkEdge">
          <a:bevelT w="135400" h="16350" prst="relaxedInset"/>
          <a:contourClr>
            <a:schemeClr val="bg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280FDE31-C072-4B49-B4B6-6A3AAF0649C0}">
      <dsp:nvSpPr>
        <dsp:cNvPr id="0" name=""/>
        <dsp:cNvSpPr/>
      </dsp:nvSpPr>
      <dsp:spPr>
        <a:xfrm>
          <a:off x="2810022" y="0"/>
          <a:ext cx="2672894" cy="564899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17780" rIns="26670" bIns="1778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l-PL" sz="1400" b="1" kern="1200">
              <a:solidFill>
                <a:srgbClr val="002060"/>
              </a:solidFill>
            </a:rPr>
            <a:t>Kontener danych biznesowych</a:t>
          </a:r>
        </a:p>
      </dsp:txBody>
      <dsp:txXfrm>
        <a:off x="2810022" y="0"/>
        <a:ext cx="2672894" cy="564899"/>
      </dsp:txXfrm>
    </dsp:sp>
    <dsp:sp modelId="{AFA9E9D9-FD41-48E8-B875-5A2A67E8EE64}">
      <dsp:nvSpPr>
        <dsp:cNvPr id="0" name=""/>
        <dsp:cNvSpPr/>
      </dsp:nvSpPr>
      <dsp:spPr>
        <a:xfrm>
          <a:off x="2810022" y="1140706"/>
          <a:ext cx="196355" cy="19635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z="152400" extrusionH="63500" prstMaterial="dkEdge">
          <a:bevelT w="120800" h="19050" prst="relaxedInset"/>
          <a:contourClr>
            <a:schemeClr val="bg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46ACB5EE-0040-4907-951F-10EA2543EA38}">
      <dsp:nvSpPr>
        <dsp:cNvPr id="0" name=""/>
        <dsp:cNvSpPr/>
      </dsp:nvSpPr>
      <dsp:spPr>
        <a:xfrm>
          <a:off x="2997124" y="1010032"/>
          <a:ext cx="2485791" cy="45770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l-PL" sz="1200" b="1" i="1" kern="1200">
              <a:solidFill>
                <a:srgbClr val="002060"/>
              </a:solidFill>
            </a:rPr>
            <a:t>Atrybut 4</a:t>
          </a:r>
        </a:p>
      </dsp:txBody>
      <dsp:txXfrm>
        <a:off x="2997124" y="1010032"/>
        <a:ext cx="2485791" cy="457705"/>
      </dsp:txXfrm>
    </dsp:sp>
    <dsp:sp modelId="{CE421F2C-DAF6-4FAD-908E-D73D78E5BFD7}">
      <dsp:nvSpPr>
        <dsp:cNvPr id="0" name=""/>
        <dsp:cNvSpPr/>
      </dsp:nvSpPr>
      <dsp:spPr>
        <a:xfrm>
          <a:off x="2810022" y="1598412"/>
          <a:ext cx="196355" cy="19635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z="152400" extrusionH="63500" prstMaterial="dkEdge">
          <a:bevelT w="120800" h="19050" prst="relaxedInset"/>
          <a:contourClr>
            <a:schemeClr val="bg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BA4FD09B-1F2F-435B-AB58-875DDF2400BF}">
      <dsp:nvSpPr>
        <dsp:cNvPr id="0" name=""/>
        <dsp:cNvSpPr/>
      </dsp:nvSpPr>
      <dsp:spPr>
        <a:xfrm>
          <a:off x="2997124" y="1467737"/>
          <a:ext cx="2485791" cy="45770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l-PL" sz="1200" b="1" i="1" kern="1200">
              <a:solidFill>
                <a:srgbClr val="002060"/>
              </a:solidFill>
            </a:rPr>
            <a:t>Atrybut 5</a:t>
          </a:r>
          <a:endParaRPr lang="pl-PL" sz="1200" kern="1200"/>
        </a:p>
      </dsp:txBody>
      <dsp:txXfrm>
        <a:off x="2997124" y="1467737"/>
        <a:ext cx="2485791" cy="457705"/>
      </dsp:txXfrm>
    </dsp:sp>
    <dsp:sp modelId="{0AE9925B-D84F-4F00-9731-F4AF7AA307B2}">
      <dsp:nvSpPr>
        <dsp:cNvPr id="0" name=""/>
        <dsp:cNvSpPr/>
      </dsp:nvSpPr>
      <dsp:spPr>
        <a:xfrm>
          <a:off x="2810022" y="2056117"/>
          <a:ext cx="196355" cy="19635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z="152400" extrusionH="63500" prstMaterial="dkEdge">
          <a:bevelT w="120800" h="19050" prst="relaxedInset"/>
          <a:contourClr>
            <a:schemeClr val="bg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219A4836-966B-4D3C-A530-8E91A94A8C84}">
      <dsp:nvSpPr>
        <dsp:cNvPr id="0" name=""/>
        <dsp:cNvSpPr/>
      </dsp:nvSpPr>
      <dsp:spPr>
        <a:xfrm>
          <a:off x="2997124" y="1925442"/>
          <a:ext cx="2485791" cy="45770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l-PL" sz="1200" b="1" i="1" kern="1200">
              <a:solidFill>
                <a:srgbClr val="002060"/>
              </a:solidFill>
            </a:rPr>
            <a:t>Atrybut n</a:t>
          </a:r>
          <a:endParaRPr lang="pl-PL" sz="1200" kern="1200"/>
        </a:p>
      </dsp:txBody>
      <dsp:txXfrm>
        <a:off x="2997124" y="1925442"/>
        <a:ext cx="2485791" cy="45770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StepDownProcess">
  <dgm:title val=""/>
  <dgm:desc val=""/>
  <dgm:catLst>
    <dgm:cat type="process" pri="1600"/>
  </dgm:catLst>
  <dgm:samp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60" srcId="0" destId="10" srcOrd="0" destOrd="0"/>
        <dgm:cxn modelId="12" srcId="10" destId="11" srcOrd="0" destOrd="0"/>
        <dgm:cxn modelId="70" srcId="0" destId="20" srcOrd="1" destOrd="0"/>
        <dgm:cxn modelId="22" srcId="20" destId="21" srcOrd="0" destOrd="0"/>
        <dgm:cxn modelId="80" srcId="0" destId="30" srcOrd="2" destOrd="0"/>
        <dgm:cxn modelId="32" srcId="30" destId="31" srcOrd="0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rootnode">
    <dgm:varLst>
      <dgm:chMax/>
      <dgm:chPref/>
      <dgm:dir/>
      <dgm:animLvl val="lvl"/>
    </dgm:varLst>
    <dgm:choose name="Name0">
      <dgm:if name="Name1" func="var" arg="dir" op="equ" val="norm">
        <dgm:alg type="snake">
          <dgm:param type="grDir" val="tL"/>
          <dgm:param type="flowDir" val="row"/>
          <dgm:param type="off" val="off"/>
          <dgm:param type="bkpt" val="fixed"/>
          <dgm:param type="bkPtFixedVal" val="1"/>
        </dgm:alg>
      </dgm:if>
      <dgm:else name="Name2">
        <dgm:alg type="snake">
          <dgm:param type="grDir" val="tR"/>
          <dgm:param type="flowDir" val="row"/>
          <dgm:param type="off" val="off"/>
          <dgm:param type="bkpt" val="fixed"/>
          <dgm:param type="bkPtFixedVal" val="1"/>
        </dgm:alg>
      </dgm:else>
    </dgm:choose>
    <dgm:shape xmlns:r="http://schemas.openxmlformats.org/officeDocument/2006/relationships" r:blip="">
      <dgm:adjLst/>
    </dgm:shape>
    <dgm:choose name="Name3">
      <dgm:if name="Name4" func="var" arg="dir" op="equ" val="norm">
        <dgm:constrLst>
          <dgm:constr type="alignOff" forName="rootnode" val="0.48"/>
          <dgm:constr type="primFontSz" for="des" forName="ParentText" val="65"/>
          <dgm:constr type="primFontSz" for="des" forName="ChildText" refType="primFontSz" refFor="des" refForName="ParentText" op="lte"/>
          <dgm:constr type="w" for="ch" forName="composite" refType="w"/>
          <dgm:constr type="h" for="ch" forName="composite" refType="h"/>
          <dgm:constr type="sp" refType="h" refFor="ch" refForName="composite" op="equ" fact="-0.38"/>
        </dgm:constrLst>
      </dgm:if>
      <dgm:else name="Name5">
        <dgm:constrLst>
          <dgm:constr type="alignOff" forName="rootnode" val="0.48"/>
          <dgm:constr type="primFontSz" for="des" forName="ParentText" val="65"/>
          <dgm:constr type="primFontSz" for="des" forName="ChildText" refType="primFontSz" refFor="des" refForName="ParentText" op="lte"/>
          <dgm:constr type="w" for="ch" forName="composite" refType="w"/>
          <dgm:constr type="h" for="ch" forName="composite" refType="h"/>
          <dgm:constr type="sp" refType="h" refFor="ch" refForName="composite" op="equ" fact="-0.38"/>
        </dgm:constrLst>
      </dgm:else>
    </dgm:choose>
    <dgm:forEach name="nodesForEach" axis="ch" ptType="node">
      <dgm:layoutNode name="composite">
        <dgm:alg type="composite">
          <dgm:param type="ar" val="1.2439"/>
        </dgm:alg>
        <dgm:shape xmlns:r="http://schemas.openxmlformats.org/officeDocument/2006/relationships" r:blip="">
          <dgm:adjLst/>
        </dgm:shape>
        <dgm:choose name="Name6">
          <dgm:if name="Name7" func="var" arg="dir" op="equ" val="norm">
            <dgm:constrLst>
              <dgm:constr type="l" for="ch" forName="bentUpArrow1" refType="w" fact="0.07"/>
              <dgm:constr type="t" for="ch" forName="bentUpArrow1" refType="h" fact="0.524"/>
              <dgm:constr type="w" for="ch" forName="bentUpArrow1" refType="w" fact="0.3844"/>
              <dgm:constr type="h" for="ch" forName="bentUpArrow1" refType="h" fact="0.42"/>
              <dgm:constr type="l" for="ch" forName="ParentText" refType="w" fact="0"/>
              <dgm:constr type="t" for="ch" forName="ParentText" refType="h" fact="0"/>
              <dgm:constr type="w" for="ch" forName="ParentText" refType="w" fact="0.5684"/>
              <dgm:constr type="h" for="ch" forName="ParentText" refType="h" fact="0.4949"/>
              <dgm:constr type="l" for="ch" forName="ChildText" refType="w" refFor="ch" refForName="ParentText"/>
              <dgm:constr type="t" for="ch" forName="ChildText" refType="h" fact="0.05"/>
              <dgm:constr type="w" for="ch" forName="ChildText" refType="w" fact="0.4134"/>
              <dgm:constr type="h" for="ch" forName="ChildText" refType="h" fact="0.4"/>
              <dgm:constr type="l" for="ch" forName="FinalChildText" refType="w" refFor="ch" refForName="ParentText"/>
              <dgm:constr type="t" for="ch" forName="FinalChildText" refType="h" fact="0.05"/>
              <dgm:constr type="w" for="ch" forName="FinalChildText" refType="w" fact="0.4134"/>
              <dgm:constr type="h" for="ch" forName="FinalChildText" refType="h" fact="0.4"/>
            </dgm:constrLst>
          </dgm:if>
          <dgm:else name="Name8">
            <dgm:constrLst>
              <dgm:constr type="r" for="ch" forName="bentUpArrow1" refType="w" fact="0.97"/>
              <dgm:constr type="t" for="ch" forName="bentUpArrow1" refType="h" fact="0.524"/>
              <dgm:constr type="w" for="ch" forName="bentUpArrow1" refType="w" fact="0.3844"/>
              <dgm:constr type="h" for="ch" forName="bentUpArrow1" refType="h" fact="0.42"/>
              <dgm:constr type="l" for="ch" forName="ParentText" refType="w" fact="0.4316"/>
              <dgm:constr type="t" for="ch" forName="ParentText" refType="h" fact="0"/>
              <dgm:constr type="w" for="ch" forName="ParentText" refType="w" fact="0.5684"/>
              <dgm:constr type="h" for="ch" forName="ParentText" refType="h" fact="0.4949"/>
              <dgm:constr type="l" for="ch" forName="ChildText" refType="w" fact="0"/>
              <dgm:constr type="t" for="ch" forName="ChildText" refType="h" fact="0.05"/>
              <dgm:constr type="w" for="ch" forName="ChildText" refType="w" fact="0.4134"/>
              <dgm:constr type="h" for="ch" forName="ChildText" refType="h" fact="0.4"/>
              <dgm:constr type="l" for="ch" forName="FinalChildText" refType="w" fact="0"/>
              <dgm:constr type="t" for="ch" forName="FinalChildText" refType="h" fact="0.05"/>
              <dgm:constr type="w" for="ch" forName="FinalChildText" refType="w" fact="0.4134"/>
              <dgm:constr type="h" for="ch" forName="FinalChildText" refType="h" fact="0.4"/>
            </dgm:constrLst>
          </dgm:else>
        </dgm:choose>
        <dgm:choose name="Name9">
          <dgm:if name="Name10" axis="followSib" ptType="node" func="cnt" op="gte" val="1">
            <dgm:layoutNode name="bentUpArrow1" styleLbl="alignImgPlace1">
              <dgm:alg type="sp"/>
              <dgm:choose name="Name11">
                <dgm:if name="Name12" func="var" arg="dir" op="equ" val="norm">
                  <dgm:shape xmlns:r="http://schemas.openxmlformats.org/officeDocument/2006/relationships" rot="90" type="bentUpArrow" r:blip="">
                    <dgm:adjLst>
                      <dgm:adj idx="1" val="0.3284"/>
                      <dgm:adj idx="2" val="0.25"/>
                      <dgm:adj idx="3" val="0.3578"/>
                    </dgm:adjLst>
                  </dgm:shape>
                </dgm:if>
                <dgm:else name="Name13">
                  <dgm:shape xmlns:r="http://schemas.openxmlformats.org/officeDocument/2006/relationships" rot="180" type="bentArrow" r:blip="">
                    <dgm:adjLst>
                      <dgm:adj idx="1" val="0.3284"/>
                      <dgm:adj idx="2" val="0.25"/>
                      <dgm:adj idx="3" val="0.3578"/>
                      <dgm:adj idx="4" val="0"/>
                    </dgm:adjLst>
                  </dgm:shape>
                </dgm:else>
              </dgm:choose>
              <dgm:presOf/>
            </dgm:layoutNode>
          </dgm:if>
          <dgm:else name="Name14"/>
        </dgm:choose>
        <dgm:layoutNode name="ParentText" styleLbl="node1">
          <dgm:varLst>
            <dgm:chMax val="1"/>
            <dgm:chPref val="1"/>
            <dgm:bulletEnabled val="1"/>
          </dgm:varLst>
          <dgm:alg type="tx"/>
          <dgm:shape xmlns:r="http://schemas.openxmlformats.org/officeDocument/2006/relationships" type="roundRect" r:blip="">
            <dgm:adjLst>
              <dgm:adj idx="1" val="0.1667"/>
            </dgm:adjLst>
          </dgm:shape>
          <dgm:presOf axis="self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choose name="Name15">
          <dgm:if name="Name16" axis="followSib" ptType="node" func="cnt" op="equ" val="0">
            <dgm:choose name="Name17">
              <dgm:if name="Name18" axis="ch" ptType="node" func="cnt" op="gte" val="1">
                <dgm:layoutNode name="FinalChildText" styleLbl="revTx">
                  <dgm:varLst>
                    <dgm:chMax val="0"/>
                    <dgm:chPref val="0"/>
                    <dgm:bulletEnabled val="1"/>
                  </dgm:varLst>
                  <dgm:alg type="tx">
                    <dgm:param type="stBulletLvl" val="1"/>
                    <dgm:param type="txAnchorVertCh" val="mid"/>
                    <dgm:param type="parTxLTRAlign" val="l"/>
                  </dgm:alg>
                  <dgm:shape xmlns:r="http://schemas.openxmlformats.org/officeDocument/2006/relationships" type="rect" r:blip="">
                    <dgm:adjLst/>
                  </dgm:shape>
                  <dgm:presOf axis="des" ptType="node"/>
                  <dgm:constrLst>
                    <dgm:constr type="lMarg" refType="primFontSz" fact="0.3"/>
                    <dgm:constr type="rMarg" refType="primFontSz" fact="0.3"/>
                    <dgm:constr type="tMarg" refType="primFontSz" fact="0.3"/>
                    <dgm:constr type="bMarg" refType="primFontSz" fact="0.3"/>
                  </dgm:constrLst>
                  <dgm:ruleLst>
                    <dgm:rule type="primFontSz" val="5" fact="NaN" max="NaN"/>
                  </dgm:ruleLst>
                </dgm:layoutNode>
              </dgm:if>
              <dgm:else name="Name19"/>
            </dgm:choose>
          </dgm:if>
          <dgm:else name="Name20">
            <dgm:layoutNode name="ChildText" styleLbl="revTx">
              <dgm:varLst>
                <dgm:chMax val="0"/>
                <dgm:chPref val="0"/>
                <dgm:bulletEnabled val="1"/>
              </dgm:varLst>
              <dgm:alg type="tx">
                <dgm:param type="stBulletLvl" val="1"/>
                <dgm:param type="txAnchorVertCh" val="mid"/>
                <dgm:param type="parTxLTRAlign" val="l"/>
              </dgm:alg>
              <dgm:shape xmlns:r="http://schemas.openxmlformats.org/officeDocument/2006/relationships" type="rect" r:blip="">
                <dgm:adjLst/>
              </dgm:shape>
              <dgm:presOf axis="des" ptType="node"/>
              <dgm:constrLst>
                <dgm:constr type="lMarg" refType="primFontSz" fact="0.3"/>
                <dgm:constr type="rMarg" refType="primFontSz" fact="0.3"/>
                <dgm:constr type="tMarg" refType="primFontSz" fact="0.3"/>
                <dgm:constr type="bMarg" refType="primFontSz" fact="0.3"/>
              </dgm:constrLst>
              <dgm:ruleLst>
                <dgm:rule type="primFontSz" val="5" fact="NaN" max="NaN"/>
              </dgm:ruleLst>
            </dgm:layoutNode>
          </dgm:else>
        </dgm:choos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SquareAccentList">
  <dgm:title val=""/>
  <dgm:desc val=""/>
  <dgm:catLst>
    <dgm:cat type="list" pri="5500"/>
  </dgm:catLst>
  <dgm:sampData>
    <dgm:dataModel>
      <dgm:ptLst>
        <dgm:pt modelId="0" type="doc"/>
        <dgm:pt modelId="10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20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1" srcId="0" destId="10" srcOrd="0" destOrd="0"/>
        <dgm:cxn modelId="2" srcId="10" destId="11" srcOrd="0" destOrd="0"/>
        <dgm:cxn modelId="3" srcId="10" destId="12" srcOrd="1" destOrd="0"/>
        <dgm:cxn modelId="4" srcId="10" destId="13" srcOrd="2" destOrd="0"/>
        <dgm:cxn modelId="5" srcId="0" destId="20" srcOrd="0" destOrd="0"/>
        <dgm:cxn modelId="6" srcId="20" destId="21" srcOrd="0" destOrd="0"/>
        <dgm:cxn modelId="7" srcId="20" destId="22" srcOrd="1" destOrd="0"/>
        <dgm:cxn modelId="8" srcId="20" destId="23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20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1" srcId="0" destId="10" srcOrd="0" destOrd="0"/>
        <dgm:cxn modelId="2" srcId="10" destId="11" srcOrd="0" destOrd="0"/>
        <dgm:cxn modelId="3" srcId="10" destId="12" srcOrd="1" destOrd="0"/>
        <dgm:cxn modelId="4" srcId="10" destId="13" srcOrd="2" destOrd="0"/>
        <dgm:cxn modelId="5" srcId="0" destId="20" srcOrd="0" destOrd="0"/>
        <dgm:cxn modelId="6" srcId="20" destId="21" srcOrd="0" destOrd="0"/>
        <dgm:cxn modelId="7" srcId="20" destId="22" srcOrd="1" destOrd="0"/>
        <dgm:cxn modelId="8" srcId="20" destId="23" srcOrd="2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20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1" srcId="0" destId="10" srcOrd="0" destOrd="0"/>
        <dgm:cxn modelId="2" srcId="10" destId="11" srcOrd="0" destOrd="0"/>
        <dgm:cxn modelId="3" srcId="10" destId="12" srcOrd="1" destOrd="0"/>
        <dgm:cxn modelId="4" srcId="10" destId="13" srcOrd="2" destOrd="0"/>
        <dgm:cxn modelId="5" srcId="0" destId="20" srcOrd="0" destOrd="0"/>
        <dgm:cxn modelId="6" srcId="20" destId="21" srcOrd="0" destOrd="0"/>
        <dgm:cxn modelId="7" srcId="20" destId="22" srcOrd="1" destOrd="0"/>
        <dgm:cxn modelId="8" srcId="20" destId="23" srcOrd="2" destOrd="0"/>
      </dgm:cxnLst>
      <dgm:bg/>
      <dgm:whole/>
    </dgm:dataModel>
  </dgm:clrData>
  <dgm:layoutNode name="layout">
    <dgm:varLst>
      <dgm:chMax/>
      <dgm:chPref/>
      <dgm:dir/>
      <dgm:resizeHandles/>
    </dgm:varLst>
    <dgm:choose name="Name0">
      <dgm:if name="Name1" func="var" arg="dir" op="equ" val="norm">
        <dgm:alg type="hierChild">
          <dgm:param type="linDir" val="fromL"/>
          <dgm:param type="vertAlign" val="t"/>
          <dgm:param type="nodeVertAlign" val="t"/>
          <dgm:param type="horzAlign" val="ctr"/>
          <dgm:param type="fallback" val="1D"/>
        </dgm:alg>
      </dgm:if>
      <dgm:else name="Name2">
        <dgm:alg type="hierChild">
          <dgm:param type="linDir" val="fromR"/>
          <dgm:param type="vertAlign" val="t"/>
          <dgm:param type="nodeVertAlign" val="t"/>
          <dgm:param type="horzAlign" val="ctr"/>
          <dgm:param type="fallback" val="1D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Parent" op="equ" val="65"/>
      <dgm:constr type="primFontSz" for="des" forName="Child" op="equ" val="65"/>
      <dgm:constr type="primFontSz" for="des" forName="Child" refType="primFontSz" refFor="des" refForName="Parent" op="lte"/>
      <dgm:constr type="w" for="des" forName="rootComposite" refType="h" refFor="des" refForName="rootComposite" fact="3.0396"/>
      <dgm:constr type="h" for="des" forName="rootComposite" refType="h"/>
      <dgm:constr type="w" for="des" forName="childComposite" refType="w" refFor="des" refForName="rootComposite"/>
      <dgm:constr type="h" for="des" forName="childComposite" refType="h" refFor="des" refForName="rootComposite" fact="0.5205"/>
      <dgm:constr type="sibSp" refType="w" refFor="des" refForName="rootComposite" fact="0.05"/>
      <dgm:constr type="sp" for="des" forName="root" refType="h" refFor="des" refForName="childComposite" fact="0.2855"/>
    </dgm:constrLst>
    <dgm:ruleLst/>
    <dgm:forEach name="Name3" axis="ch">
      <dgm:forEach name="Name4" axis="self" ptType="node" cnt="1">
        <dgm:layoutNode name="root">
          <dgm:varLst>
            <dgm:chMax/>
            <dgm:chPref/>
          </dgm:varLst>
          <dgm:alg type="hierRoot">
            <dgm:param type="hierAlign" val="tL"/>
          </dgm:alg>
          <dgm:shape xmlns:r="http://schemas.openxmlformats.org/officeDocument/2006/relationships" r:blip="">
            <dgm:adjLst/>
          </dgm:shape>
          <dgm:presOf/>
          <dgm:constrLst/>
          <dgm:ruleLst/>
          <dgm:layoutNode name="rootComposite">
            <dgm:varLst/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5">
              <dgm:if name="Name6" func="var" arg="dir" op="equ" val="norm">
                <dgm:constrLst>
                  <dgm:constr type="l" for="ch" forName="Parent" refType="w" fact="0"/>
                  <dgm:constr type="t" for="ch" forName="Parent" refType="h" fact="0"/>
                  <dgm:constr type="w" for="ch" forName="Parent" refType="w"/>
                  <dgm:constr type="h" for="ch" forName="Parent" refType="h" fact="0.6424"/>
                  <dgm:constr type="l" for="ch" forName="ParentAccent" refType="w" fact="0"/>
                  <dgm:constr type="b" for="ch" forName="ParentAccent" refType="h"/>
                  <dgm:constr type="w" for="ch" forName="ParentAccent" refType="w"/>
                  <dgm:constr type="h" for="ch" forName="ParentAccent" refType="h" fact="0.3576"/>
                  <dgm:constr type="l" for="ch" forName="ParentSmallAccent" refType="w" fact="0"/>
                  <dgm:constr type="b" for="ch" forName="ParentSmallAccent" refType="h"/>
                  <dgm:constr type="w" for="ch" forName="ParentSmallAccent" refType="h" fact="0.2233"/>
                  <dgm:constr type="h" for="ch" forName="ParentSmallAccent" refType="h" fact="0.2233"/>
                </dgm:constrLst>
              </dgm:if>
              <dgm:else name="Name7">
                <dgm:constrLst>
                  <dgm:constr type="l" for="ch" forName="Parent" refType="w" fact="0"/>
                  <dgm:constr type="t" for="ch" forName="Parent" refType="h" fact="0"/>
                  <dgm:constr type="w" for="ch" forName="Parent" refType="w"/>
                  <dgm:constr type="h" for="ch" forName="Parent" refType="h" fact="0.6424"/>
                  <dgm:constr type="l" for="ch" forName="ParentAccent" refType="w" fact="0"/>
                  <dgm:constr type="b" for="ch" forName="ParentAccent" refType="h"/>
                  <dgm:constr type="w" for="ch" forName="ParentAccent" refType="w"/>
                  <dgm:constr type="h" for="ch" forName="ParentAccent" refType="h" fact="0.3576"/>
                  <dgm:constr type="r" for="ch" forName="ParentSmallAccent" refType="w"/>
                  <dgm:constr type="b" for="ch" forName="ParentSmallAccent" refType="h"/>
                  <dgm:constr type="w" for="ch" forName="ParentSmallAccent" refType="h" fact="0.2233"/>
                  <dgm:constr type="h" for="ch" forName="ParentSmallAccent" refType="h" fact="0.2233"/>
                </dgm:constrLst>
              </dgm:else>
            </dgm:choose>
            <dgm:ruleLst/>
            <dgm:layoutNode name="ParentAccent" styleLbl="alignNode1">
              <dgm:alg type="sp"/>
              <dgm:shape xmlns:r="http://schemas.openxmlformats.org/officeDocument/2006/relationships" type="rect" r:blip="">
                <dgm:adjLst/>
              </dgm:shape>
              <dgm:presOf/>
            </dgm:layoutNode>
            <dgm:layoutNode name="ParentSmallAccent" styleLbl="fgAcc1">
              <dgm:alg type="sp"/>
              <dgm:shape xmlns:r="http://schemas.openxmlformats.org/officeDocument/2006/relationships" type="rect" r:blip="">
                <dgm:adjLst/>
              </dgm:shape>
              <dgm:presOf/>
            </dgm:layoutNode>
            <dgm:layoutNode name="Parent" styleLbl="revTx">
              <dgm:varLst>
                <dgm:chMax/>
                <dgm:chPref val="4"/>
                <dgm:bulletEnabled val="1"/>
              </dgm:varLst>
              <dgm:choose name="Name8">
                <dgm:if name="Name9" func="var" arg="dir" op="equ" val="norm">
                  <dgm:alg type="tx">
                    <dgm:param type="txAnchorVertCh" val="mid"/>
                    <dgm:param type="parTxLTRAlign" val="l"/>
                  </dgm:alg>
                </dgm:if>
                <dgm:else name="Name10">
                  <dgm:alg type="tx">
                    <dgm:param type="txAnchorVertCh" val="mid"/>
                    <dgm:param type="parTxLTRAlign" val="r"/>
                  </dgm:alg>
                </dgm:else>
              </dgm:choose>
              <dgm:shape xmlns:r="http://schemas.openxmlformats.org/officeDocument/2006/relationships" type="rect" r:blip="">
                <dgm:adjLst/>
              </dgm:shape>
              <dgm:presOf axis="self" ptType="node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  <dgm:rule type="primFontSz" val="65" fact="NaN" max="NaN"/>
              </dgm:ruleLst>
            </dgm:layoutNode>
          </dgm:layoutNode>
          <dgm:layoutNode name="childShape">
            <dgm:varLst>
              <dgm:chMax val="0"/>
              <dgm:chPref val="0"/>
            </dgm:varLst>
            <dgm:alg type="hierChild">
              <dgm:param type="chAlign" val="r"/>
              <dgm:param type="linDir" val="fromT"/>
              <dgm:param type="fallback" val="2D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node">
                <dgm:layoutNode name="childComposite">
                  <dgm:varLst>
                    <dgm:chMax val="0"/>
                    <dgm:chPref val="0"/>
                  </dgm:varLst>
                  <dgm:alg type="composite"/>
                  <dgm:shape xmlns:r="http://schemas.openxmlformats.org/officeDocument/2006/relationships" r:blip="">
                    <dgm:adjLst/>
                  </dgm:shape>
                  <dgm:presOf/>
                  <dgm:choose name="Name13">
                    <dgm:if name="Name14" func="var" arg="dir" op="equ" val="norm">
                      <dgm:constrLst>
                        <dgm:constr type="w" for="ch" forName="ChildAccent" refType="h" fact="0.429"/>
                        <dgm:constr type="h" for="ch" forName="ChildAccent" refType="h" fact="0.429"/>
                        <dgm:constr type="l" for="ch" forName="ChildAccent" refType="w" fact="0"/>
                        <dgm:constr type="t" for="ch" forName="ChildAccent" refType="h" fact="0.2855"/>
                        <dgm:constr type="w" for="ch" forName="Child" refType="w" fact="0.93"/>
                        <dgm:constr type="h" for="ch" forName="Child" refType="h"/>
                        <dgm:constr type="l" for="ch" forName="Child" refType="w" fact="0.07"/>
                        <dgm:constr type="t" for="ch" forName="Child" refType="h" fact="0"/>
                      </dgm:constrLst>
                    </dgm:if>
                    <dgm:else name="Name15">
                      <dgm:constrLst>
                        <dgm:constr type="w" for="ch" forName="ChildAccent" refType="h" fact="0.429"/>
                        <dgm:constr type="h" for="ch" forName="ChildAccent" refType="h" fact="0.429"/>
                        <dgm:constr type="r" for="ch" forName="ChildAccent" refType="w"/>
                        <dgm:constr type="t" for="ch" forName="ChildAccent" refType="h" fact="0.2855"/>
                        <dgm:constr type="w" for="ch" forName="Child" refType="w" fact="0.93"/>
                        <dgm:constr type="h" for="ch" forName="Child" refType="h"/>
                        <dgm:constr type="r" for="ch" forName="Child" refType="w" fact="0.93"/>
                        <dgm:constr type="t" for="ch" forName="Child" refType="h" fact="0"/>
                      </dgm:constrLst>
                    </dgm:else>
                  </dgm:choose>
                  <dgm:ruleLst/>
                  <dgm:layoutNode name="ChildAccent" styleLbl="solidFgAcc1">
                    <dgm:alg type="sp"/>
                    <dgm:shape xmlns:r="http://schemas.openxmlformats.org/officeDocument/2006/relationships" type="rect" r:blip="">
                      <dgm:adjLst/>
                    </dgm:shape>
                    <dgm:presOf/>
                  </dgm:layoutNode>
                  <dgm:layoutNode name="Child" styleLbl="revTx">
                    <dgm:varLst>
                      <dgm:chMax val="0"/>
                      <dgm:chPref val="0"/>
                      <dgm:bulletEnabled val="1"/>
                    </dgm:varLst>
                    <dgm:choose name="Name16">
                      <dgm:if name="Name17" func="var" arg="dir" op="equ" val="norm">
                        <dgm:alg type="tx">
                          <dgm:param type="txAnchorVertCh" val="mid"/>
                          <dgm:param type="parTxLTRAlign" val="l"/>
                        </dgm:alg>
                      </dgm:if>
                      <dgm:else name="Name18">
                        <dgm:alg type="tx">
                          <dgm:param type="txAnchorVertCh" val="mid"/>
                          <dgm:param type="parTxLTRAlign" val="r"/>
                        </dgm:alg>
                      </dgm:else>
                    </dgm:choose>
                    <dgm:shape xmlns:r="http://schemas.openxmlformats.org/officeDocument/2006/relationships" type="rect" r:blip="">
                      <dgm:adjLst/>
                    </dgm:shape>
                    <dgm:presOf axis="desOrSelf" ptType="node node"/>
                    <dgm:ruleLst>
                      <dgm:rule type="primFontSz" val="5" fact="NaN" max="NaN"/>
                    </dgm:ruleLst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52E7702E84604F837A707BBC573350" ma:contentTypeVersion="18" ma:contentTypeDescription="Utwórz nowy dokument." ma:contentTypeScope="" ma:versionID="69aa3a68649c7618ace5e1b801291fab">
  <xsd:schema xmlns:xsd="http://www.w3.org/2001/XMLSchema" xmlns:xs="http://www.w3.org/2001/XMLSchema" xmlns:p="http://schemas.microsoft.com/office/2006/metadata/properties" xmlns:ns1="http://schemas.microsoft.com/sharepoint/v3" xmlns:ns2="9c74927f-2f07-45c2-8c27-d33f1e79f432" xmlns:ns3="2b4fec8c-6342-430f-9a53-83f3fffa3636" targetNamespace="http://schemas.microsoft.com/office/2006/metadata/properties" ma:root="true" ma:fieldsID="d473645d0a51183eb07a299e5ff80aa1" ns1:_="" ns2:_="" ns3:_="">
    <xsd:import namespace="http://schemas.microsoft.com/sharepoint/v3"/>
    <xsd:import namespace="9c74927f-2f07-45c2-8c27-d33f1e79f432"/>
    <xsd:import namespace="2b4fec8c-6342-430f-9a53-83f3fffa36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2:datigodzin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4927f-2f07-45c2-8c27-d33f1e79f4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7" nillable="true" ma:displayName="Stan zatwierdzenia" ma:internalName="Stan_x0020_zatwierdzenia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igodzina" ma:index="20" nillable="true" ma:displayName="dat i godzina" ma:format="DateTime" ma:internalName="datigodzin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fec8c-6342-430f-9a53-83f3fffa363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9c74927f-2f07-45c2-8c27-d33f1e79f432" xsi:nil="true"/>
    <datigodzina xmlns="9c74927f-2f07-45c2-8c27-d33f1e79f432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7577CE2-14E1-4112-AB20-7076C7DE50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c74927f-2f07-45c2-8c27-d33f1e79f432"/>
    <ds:schemaRef ds:uri="2b4fec8c-6342-430f-9a53-83f3fffa36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9AB142-A28B-4DA1-AE2E-B879E9887E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E8BCE5-CAE0-4523-B4C8-BF7A1EE3EE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BBB0864-FBFC-498C-A25E-B76B05409173}">
  <ds:schemaRefs>
    <ds:schemaRef ds:uri="http://purl.org/dc/terms/"/>
    <ds:schemaRef ds:uri="9c74927f-2f07-45c2-8c27-d33f1e79f432"/>
    <ds:schemaRef ds:uri="http://schemas.microsoft.com/office/2006/metadata/properties"/>
    <ds:schemaRef ds:uri="http://schemas.microsoft.com/office/2006/documentManagement/types"/>
    <ds:schemaRef ds:uri="http://schemas.microsoft.com/sharepoint/v3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2b4fec8c-6342-430f-9a53-83f3fffa3636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P1 - szablon</Template>
  <TotalTime>14</TotalTime>
  <Pages>27</Pages>
  <Words>4138</Words>
  <Characters>24832</Characters>
  <Application>Microsoft Office Word</Application>
  <DocSecurity>0</DocSecurity>
  <Lines>206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P1-DS-Koncepcja logów audytu/udo</vt:lpstr>
    </vt:vector>
  </TitlesOfParts>
  <Company>Centrum Systemów Informacyjnych Ochrony Zdrowia</Company>
  <LinksUpToDate>false</LinksUpToDate>
  <CharactersWithSpaces>28913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P1-DS-Koncepcja logów audytu/udo</dc:title>
  <dc:creator>Krzysztof Pawłowski</dc:creator>
  <cp:lastModifiedBy>Morshed Tomasz</cp:lastModifiedBy>
  <cp:revision>11</cp:revision>
  <dcterms:created xsi:type="dcterms:W3CDTF">2020-04-14T07:24:00Z</dcterms:created>
  <dcterms:modified xsi:type="dcterms:W3CDTF">2021-03-19T09:44:00Z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0x010100D052E7702E84604F837A707BBC573350</vt:lpwstr>
  </property>
</Properties>
</file>